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88BEA" w14:textId="77777777"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</w:p>
    <w:p w14:paraId="4D1C58C3" w14:textId="77777777"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14:paraId="538618FD" w14:textId="77777777"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14:paraId="5A798E2E" w14:textId="77777777"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14:paraId="0450669D" w14:textId="77777777"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7B2000">
        <w:rPr>
          <w:b/>
          <w:spacing w:val="120"/>
          <w:sz w:val="28"/>
          <w:lang w:val="uk-UA"/>
        </w:rPr>
        <w:t>Звітність</w:t>
      </w:r>
    </w:p>
    <w:p w14:paraId="1B7D37BB" w14:textId="7ABBF976" w:rsidR="006D0D77" w:rsidRPr="007B2000" w:rsidRDefault="005A005D" w:rsidP="006D0D77">
      <w:pPr>
        <w:jc w:val="center"/>
        <w:rPr>
          <w:b/>
          <w:sz w:val="28"/>
          <w:lang w:val="uk-UA"/>
        </w:rPr>
      </w:pPr>
      <w:r w:rsidRPr="007B2000">
        <w:rPr>
          <w:b/>
          <w:sz w:val="28"/>
          <w:szCs w:val="28"/>
          <w:lang w:val="uk-UA"/>
        </w:rPr>
        <w:t xml:space="preserve">Звіт </w:t>
      </w:r>
      <w:r w:rsidRPr="007B2000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оби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її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7B2000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я</w:t>
      </w:r>
      <w:r w:rsidRPr="007B2000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7B2000">
        <w:rPr>
          <w:sz w:val="28"/>
          <w:szCs w:val="28"/>
          <w:shd w:val="clear" w:color="auto" w:fill="FFFFFF"/>
          <w:lang w:val="uk-UA"/>
        </w:rPr>
        <w:t xml:space="preserve"> </w:t>
      </w:r>
      <w:r w:rsidR="006D0D77" w:rsidRPr="007B2000">
        <w:rPr>
          <w:b/>
          <w:sz w:val="28"/>
          <w:szCs w:val="28"/>
          <w:lang w:val="uk-UA"/>
        </w:rPr>
        <w:t>з</w:t>
      </w:r>
      <w:r w:rsidR="006D0D77" w:rsidRPr="007B2000">
        <w:rPr>
          <w:b/>
          <w:sz w:val="28"/>
          <w:lang w:val="uk-UA"/>
        </w:rPr>
        <w:t xml:space="preserve">а </w:t>
      </w:r>
      <w:r w:rsidR="00DB6C8A">
        <w:rPr>
          <w:b/>
          <w:sz w:val="28"/>
          <w:lang w:val="uk-UA"/>
        </w:rPr>
        <w:t>20</w:t>
      </w:r>
      <w:r w:rsidR="00D06054" w:rsidRPr="00D06054">
        <w:rPr>
          <w:b/>
          <w:sz w:val="28"/>
          <w:lang w:val="uk-UA"/>
        </w:rPr>
        <w:t>__</w:t>
      </w:r>
      <w:r w:rsidR="006D0D77" w:rsidRPr="007B2000">
        <w:rPr>
          <w:b/>
          <w:sz w:val="28"/>
          <w:lang w:val="uk-UA"/>
        </w:rPr>
        <w:t xml:space="preserve"> рік</w:t>
      </w:r>
    </w:p>
    <w:p w14:paraId="2DCFB83B" w14:textId="715684E3" w:rsidR="00036E4D" w:rsidRPr="00DB6C8A" w:rsidRDefault="00036E4D" w:rsidP="00036E4D">
      <w:pPr>
        <w:rPr>
          <w:lang w:val="uk-UA"/>
        </w:rPr>
      </w:pPr>
    </w:p>
    <w:p w14:paraId="14DB8B39" w14:textId="1F34FF30" w:rsidR="00036E4D" w:rsidRPr="00DB6C8A" w:rsidRDefault="00036E4D" w:rsidP="00036E4D">
      <w:pPr>
        <w:rPr>
          <w:lang w:val="uk-UA"/>
        </w:rPr>
      </w:pPr>
    </w:p>
    <w:p w14:paraId="4578D0BD" w14:textId="4F2E9EB1" w:rsidR="00036E4D" w:rsidRPr="00DB6C8A" w:rsidRDefault="00036E4D" w:rsidP="00036E4D">
      <w:pPr>
        <w:rPr>
          <w:lang w:val="uk-UA"/>
        </w:rPr>
      </w:pPr>
    </w:p>
    <w:p w14:paraId="46ECC3FE" w14:textId="4A8AC65D" w:rsidR="00036E4D" w:rsidRPr="00DB6C8A" w:rsidRDefault="00036E4D" w:rsidP="00036E4D">
      <w:pPr>
        <w:rPr>
          <w:lang w:val="uk-UA"/>
        </w:rPr>
      </w:pPr>
    </w:p>
    <w:p w14:paraId="0427BF3E" w14:textId="48E8C45D" w:rsidR="00036E4D" w:rsidRPr="00DB6C8A" w:rsidRDefault="00036E4D" w:rsidP="00036E4D">
      <w:pPr>
        <w:rPr>
          <w:lang w:val="uk-UA"/>
        </w:rPr>
      </w:pPr>
    </w:p>
    <w:p w14:paraId="03E06A72" w14:textId="185E13E3" w:rsidR="005A005D" w:rsidRPr="00CC2064" w:rsidRDefault="005A005D" w:rsidP="00036E4D">
      <w:pPr>
        <w:rPr>
          <w:b/>
          <w:sz w:val="16"/>
          <w:lang w:val="uk-UA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7B2000" w14:paraId="76E1CE67" w14:textId="77777777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14:paraId="53603E60" w14:textId="77777777" w:rsidR="005A005D" w:rsidRPr="007B2000" w:rsidRDefault="005A005D" w:rsidP="00DE59BD">
            <w:pPr>
              <w:jc w:val="center"/>
              <w:rPr>
                <w:b/>
                <w:sz w:val="25"/>
                <w:lang w:val="en-US"/>
              </w:rPr>
            </w:pPr>
            <w:r w:rsidRPr="007B2000">
              <w:rPr>
                <w:b/>
                <w:sz w:val="25"/>
                <w:lang w:val="ru-RU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5D419" w14:textId="77777777" w:rsidR="005A005D" w:rsidRPr="007B2000" w:rsidRDefault="005A005D" w:rsidP="00DE59BD">
            <w:pPr>
              <w:jc w:val="center"/>
              <w:rPr>
                <w:b/>
                <w:sz w:val="25"/>
                <w:lang w:val="ru-RU"/>
              </w:rPr>
            </w:pPr>
            <w:r w:rsidRPr="007B2000">
              <w:rPr>
                <w:b/>
                <w:sz w:val="25"/>
                <w:lang w:val="ru-RU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E69A26" w14:textId="77777777" w:rsidR="005A005D" w:rsidRPr="007B2000" w:rsidRDefault="005A005D" w:rsidP="00DE59BD">
            <w:pPr>
              <w:jc w:val="center"/>
              <w:rPr>
                <w:b/>
                <w:sz w:val="22"/>
                <w:lang w:val="ru-RU"/>
              </w:rPr>
            </w:pPr>
          </w:p>
          <w:p w14:paraId="74B48030" w14:textId="77777777" w:rsidR="005A005D" w:rsidRPr="007B2000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7B2000">
              <w:rPr>
                <w:b/>
                <w:sz w:val="22"/>
                <w:lang w:val="ru-RU"/>
              </w:rPr>
              <w:t>Форма №</w:t>
            </w:r>
            <w:r w:rsidRPr="007B2000">
              <w:rPr>
                <w:b/>
                <w:sz w:val="22"/>
                <w:lang w:val="uk-UA"/>
              </w:rPr>
              <w:t xml:space="preserve"> </w:t>
            </w:r>
            <w:r w:rsidRPr="007B2000">
              <w:rPr>
                <w:b/>
                <w:sz w:val="22"/>
                <w:lang w:val="ru-RU"/>
              </w:rPr>
              <w:t>20</w:t>
            </w:r>
            <w:r w:rsidRPr="007B2000">
              <w:rPr>
                <w:b/>
                <w:sz w:val="22"/>
                <w:lang w:val="uk-UA"/>
              </w:rPr>
              <w:br/>
              <w:t>(річна)</w:t>
            </w:r>
          </w:p>
          <w:p w14:paraId="4BA6B037" w14:textId="77777777"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54C314B5" w14:textId="77777777"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sz w:val="22"/>
                <w:lang w:val="ru-RU"/>
              </w:rPr>
              <w:t>ЗАТВЕРДЖЕНО</w:t>
            </w:r>
          </w:p>
          <w:p w14:paraId="5AFE3EB7" w14:textId="77777777"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66B8DFF3" w14:textId="77777777"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lang w:val="ru-RU"/>
              </w:rPr>
              <w:t>Наказ МОЗ</w:t>
            </w:r>
            <w:r w:rsidRPr="007B2000">
              <w:rPr>
                <w:lang w:val="uk-UA"/>
              </w:rPr>
              <w:t xml:space="preserve"> України</w:t>
            </w:r>
            <w:r w:rsidRPr="007B2000">
              <w:rPr>
                <w:sz w:val="22"/>
                <w:lang w:val="ru-RU"/>
              </w:rPr>
              <w:t xml:space="preserve"> </w:t>
            </w:r>
            <w:r w:rsidR="00587AC7" w:rsidRPr="007B2000">
              <w:rPr>
                <w:sz w:val="22"/>
                <w:lang w:val="ru-RU"/>
              </w:rPr>
              <w:br/>
            </w:r>
            <w:r w:rsidR="00587AC7" w:rsidRPr="007B2000">
              <w:rPr>
                <w:lang w:val="ru-RU"/>
              </w:rPr>
              <w:t xml:space="preserve">10 липня </w:t>
            </w:r>
            <w:r w:rsidRPr="007B2000">
              <w:rPr>
                <w:lang w:val="ru-RU"/>
              </w:rPr>
              <w:t xml:space="preserve">2007 </w:t>
            </w:r>
            <w:r w:rsidR="00587AC7" w:rsidRPr="007B2000">
              <w:rPr>
                <w:lang w:val="ru-RU"/>
              </w:rPr>
              <w:t xml:space="preserve">року </w:t>
            </w:r>
            <w:r w:rsidRPr="007B2000">
              <w:rPr>
                <w:sz w:val="22"/>
                <w:lang w:val="ru-RU"/>
              </w:rPr>
              <w:t>№</w:t>
            </w:r>
            <w:r w:rsidRPr="007B2000">
              <w:rPr>
                <w:sz w:val="22"/>
                <w:lang w:val="uk-UA"/>
              </w:rPr>
              <w:t xml:space="preserve"> </w:t>
            </w:r>
            <w:r w:rsidRPr="007B2000">
              <w:rPr>
                <w:sz w:val="22"/>
                <w:lang w:val="ru-RU"/>
              </w:rPr>
              <w:t>378</w:t>
            </w:r>
          </w:p>
          <w:p w14:paraId="5D745593" w14:textId="77777777"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14:paraId="5303E29C" w14:textId="77777777" w:rsidR="005A005D" w:rsidRPr="007B2000" w:rsidRDefault="00587AC7" w:rsidP="00DE59BD">
            <w:pPr>
              <w:jc w:val="center"/>
              <w:rPr>
                <w:sz w:val="22"/>
                <w:lang w:val="uk-UA"/>
              </w:rPr>
            </w:pPr>
            <w:r w:rsidRPr="007B2000">
              <w:rPr>
                <w:lang w:val="uk-UA"/>
              </w:rPr>
              <w:t>(</w:t>
            </w:r>
            <w:r w:rsidR="005A005D" w:rsidRPr="007B2000">
              <w:rPr>
                <w:lang w:val="uk-UA"/>
              </w:rPr>
              <w:t>з</w:t>
            </w:r>
            <w:r w:rsidRPr="007B2000">
              <w:rPr>
                <w:lang w:val="uk-UA"/>
              </w:rPr>
              <w:t>і</w:t>
            </w:r>
            <w:r w:rsidR="005A005D" w:rsidRPr="007B2000">
              <w:rPr>
                <w:lang w:val="uk-UA"/>
              </w:rPr>
              <w:t xml:space="preserve"> змінами</w:t>
            </w:r>
            <w:r w:rsidR="007D34BE" w:rsidRPr="007B2000">
              <w:rPr>
                <w:lang w:val="uk-UA"/>
              </w:rPr>
              <w:t xml:space="preserve"> згідно з наказами МОЗ 17.06.2013 № 511,</w:t>
            </w:r>
            <w:r w:rsidR="007D34BE" w:rsidRPr="007B2000">
              <w:rPr>
                <w:sz w:val="22"/>
                <w:lang w:val="uk-UA"/>
              </w:rPr>
              <w:t xml:space="preserve"> </w:t>
            </w:r>
            <w:r w:rsidR="007D34BE" w:rsidRPr="007B2000">
              <w:rPr>
                <w:lang w:val="uk-UA"/>
              </w:rPr>
              <w:t>04.10.2018</w:t>
            </w:r>
            <w:r w:rsidR="007D34BE" w:rsidRPr="007B2000">
              <w:rPr>
                <w:sz w:val="22"/>
                <w:lang w:val="uk-UA"/>
              </w:rPr>
              <w:t xml:space="preserve"> </w:t>
            </w:r>
            <w:r w:rsidR="007D34BE" w:rsidRPr="007B2000">
              <w:rPr>
                <w:lang w:val="uk-UA"/>
              </w:rPr>
              <w:t>№ 1802</w:t>
            </w:r>
            <w:r w:rsidRPr="007B2000">
              <w:rPr>
                <w:sz w:val="22"/>
                <w:lang w:val="uk-UA"/>
              </w:rPr>
              <w:t>)</w:t>
            </w:r>
          </w:p>
          <w:p w14:paraId="57195E53" w14:textId="77777777"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14:paraId="03448653" w14:textId="77777777" w:rsidR="005A005D" w:rsidRPr="007B2000" w:rsidRDefault="005A005D" w:rsidP="00DE59BD">
            <w:pPr>
              <w:jc w:val="center"/>
              <w:rPr>
                <w:b/>
                <w:lang w:val="ru-RU"/>
              </w:rPr>
            </w:pPr>
            <w:r w:rsidRPr="007B2000">
              <w:rPr>
                <w:lang w:val="ru-RU"/>
              </w:rPr>
              <w:t xml:space="preserve">за погодженням </w:t>
            </w:r>
            <w:r w:rsidRPr="007B2000">
              <w:rPr>
                <w:lang w:val="uk-UA"/>
              </w:rPr>
              <w:t>і</w:t>
            </w:r>
            <w:r w:rsidRPr="007B2000">
              <w:rPr>
                <w:lang w:val="ru-RU"/>
              </w:rPr>
              <w:t>з Держ</w:t>
            </w:r>
            <w:r w:rsidR="00BE791B" w:rsidRPr="007B2000">
              <w:rPr>
                <w:lang w:val="ru-RU"/>
              </w:rPr>
              <w:t xml:space="preserve">статом </w:t>
            </w:r>
          </w:p>
        </w:tc>
      </w:tr>
      <w:tr w:rsidR="00BE791B" w:rsidRPr="00D06054" w14:paraId="481509B5" w14:textId="77777777" w:rsidTr="00036E4D">
        <w:trPr>
          <w:cantSplit/>
          <w:trHeight w:val="1370"/>
        </w:trPr>
        <w:tc>
          <w:tcPr>
            <w:tcW w:w="6353" w:type="dxa"/>
            <w:vAlign w:val="center"/>
          </w:tcPr>
          <w:p w14:paraId="4FB844B9" w14:textId="77777777" w:rsidR="00BE791B" w:rsidRPr="007B2000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7B2000">
              <w:rPr>
                <w:b w:val="0"/>
                <w:sz w:val="22"/>
                <w:szCs w:val="22"/>
              </w:rPr>
              <w:t>,</w:t>
            </w:r>
            <w:r w:rsidRPr="007B2000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7B2000">
              <w:rPr>
                <w:sz w:val="22"/>
                <w:szCs w:val="22"/>
              </w:rPr>
              <w:t>.</w:t>
            </w:r>
            <w:r w:rsidRPr="007B2000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6B314EFC" w14:textId="77777777" w:rsidR="00BE791B" w:rsidRPr="007B2000" w:rsidRDefault="007D34BE" w:rsidP="00DE59BD">
            <w:pPr>
              <w:jc w:val="center"/>
              <w:rPr>
                <w:lang w:val="ru-RU"/>
              </w:rPr>
            </w:pPr>
            <w:r w:rsidRPr="007B2000">
              <w:rPr>
                <w:lang w:val="uk-UA"/>
              </w:rPr>
              <w:t>З</w:t>
            </w:r>
            <w:r w:rsidR="00BE791B" w:rsidRPr="007B2000">
              <w:rPr>
                <w:lang w:val="uk-UA"/>
              </w:rPr>
              <w:t>гідно з нака-зом структур-ного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DB01B52" w14:textId="77777777" w:rsidR="00BE791B" w:rsidRPr="007B2000" w:rsidRDefault="00BE791B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587AC7" w:rsidRPr="007B2000" w14:paraId="1D3048CB" w14:textId="77777777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14:paraId="6A223453" w14:textId="77777777" w:rsidR="00587AC7" w:rsidRPr="00D06054" w:rsidRDefault="00587AC7" w:rsidP="00DE59BD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  <w:r w:rsidRPr="00D06054">
              <w:rPr>
                <w:sz w:val="22"/>
                <w:szCs w:val="22"/>
                <w:lang w:val="ru-RU"/>
              </w:rPr>
              <w:t xml:space="preserve">. </w:t>
            </w:r>
            <w:r w:rsidRPr="007B2000">
              <w:rPr>
                <w:sz w:val="22"/>
                <w:szCs w:val="22"/>
                <w:lang w:val="ru-RU"/>
              </w:rPr>
              <w:t>Міністерство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охорони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здоров</w:t>
            </w:r>
            <w:r w:rsidRPr="00D06054">
              <w:rPr>
                <w:sz w:val="22"/>
                <w:szCs w:val="22"/>
                <w:lang w:val="ru-RU"/>
              </w:rPr>
              <w:t>'</w:t>
            </w:r>
            <w:r w:rsidRPr="007B2000">
              <w:rPr>
                <w:sz w:val="22"/>
                <w:szCs w:val="22"/>
                <w:lang w:val="ru-RU"/>
              </w:rPr>
              <w:t>я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Автономної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Республіки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Крим</w:t>
            </w:r>
            <w:r w:rsidRPr="00D06054">
              <w:rPr>
                <w:sz w:val="22"/>
                <w:szCs w:val="22"/>
                <w:lang w:val="ru-RU"/>
              </w:rPr>
              <w:t xml:space="preserve">, </w:t>
            </w:r>
            <w:r w:rsidRPr="007B2000">
              <w:rPr>
                <w:sz w:val="22"/>
                <w:szCs w:val="22"/>
                <w:lang w:val="uk-U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D06054">
              <w:rPr>
                <w:sz w:val="22"/>
                <w:szCs w:val="22"/>
                <w:lang w:val="ru-RU"/>
              </w:rPr>
              <w:t xml:space="preserve"> </w:t>
            </w:r>
            <w:r w:rsidR="007D34BE" w:rsidRPr="007B2000">
              <w:rPr>
                <w:sz w:val="22"/>
                <w:szCs w:val="22"/>
                <w:lang w:val="ru-RU"/>
              </w:rPr>
              <w:t>зведений</w:t>
            </w:r>
            <w:r w:rsidR="007D34BE" w:rsidRPr="00D06054">
              <w:rPr>
                <w:sz w:val="22"/>
                <w:szCs w:val="22"/>
                <w:lang w:val="ru-RU"/>
              </w:rPr>
              <w:t xml:space="preserve"> </w:t>
            </w:r>
            <w:r w:rsidR="007D34BE" w:rsidRPr="007B2000">
              <w:rPr>
                <w:sz w:val="22"/>
                <w:szCs w:val="22"/>
                <w:lang w:val="ru-RU"/>
              </w:rPr>
              <w:t>звіт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D06054">
              <w:rPr>
                <w:sz w:val="22"/>
                <w:szCs w:val="22"/>
                <w:lang w:val="ru-RU"/>
              </w:rPr>
              <w:t xml:space="preserve">– </w:t>
            </w:r>
            <w:r w:rsidRPr="007B2000">
              <w:rPr>
                <w:sz w:val="22"/>
                <w:szCs w:val="22"/>
                <w:lang w:val="ru-RU"/>
              </w:rPr>
              <w:t>Міністерству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охорони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здоров</w:t>
            </w:r>
            <w:r w:rsidRPr="00D06054">
              <w:rPr>
                <w:sz w:val="22"/>
                <w:szCs w:val="22"/>
                <w:lang w:val="ru-RU"/>
              </w:rPr>
              <w:t>'</w:t>
            </w:r>
            <w:r w:rsidRPr="007B2000">
              <w:rPr>
                <w:sz w:val="22"/>
                <w:szCs w:val="22"/>
                <w:lang w:val="ru-RU"/>
              </w:rPr>
              <w:t>я</w:t>
            </w:r>
            <w:r w:rsidRPr="00D06054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України</w:t>
            </w:r>
            <w:r w:rsidRPr="00D06054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509C" w14:textId="77777777" w:rsidR="00587AC7" w:rsidRPr="007B2000" w:rsidRDefault="007D34BE" w:rsidP="00DE59B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З</w:t>
            </w:r>
            <w:r w:rsidR="00587AC7" w:rsidRPr="007B2000">
              <w:t>гідно з наказом</w:t>
            </w:r>
            <w:r w:rsidR="00587AC7" w:rsidRPr="007B2000">
              <w:rPr>
                <w:lang w:val="uk-UA"/>
              </w:rPr>
              <w:t xml:space="preserve"> </w:t>
            </w:r>
            <w:r w:rsidR="00587AC7" w:rsidRPr="007B2000">
              <w:t>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1AA73F33" w14:textId="77777777" w:rsidR="00587AC7" w:rsidRPr="007B2000" w:rsidRDefault="00587AC7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14:paraId="60654F3D" w14:textId="77777777" w:rsidR="005A005D" w:rsidRPr="00F3423C" w:rsidRDefault="005A005D" w:rsidP="005A005D">
      <w:pPr>
        <w:jc w:val="center"/>
        <w:rPr>
          <w:b/>
          <w:sz w:val="24"/>
          <w:szCs w:val="24"/>
          <w:lang w:val="ru-RU"/>
        </w:rPr>
      </w:pPr>
    </w:p>
    <w:p w14:paraId="299DB98B" w14:textId="77777777" w:rsidR="00F3423C" w:rsidRPr="00F3423C" w:rsidRDefault="00F3423C" w:rsidP="005A005D">
      <w:pPr>
        <w:jc w:val="center"/>
        <w:rPr>
          <w:lang w:val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2"/>
      </w:tblGrid>
      <w:tr w:rsidR="00F3423C" w:rsidRPr="00F3423C" w14:paraId="3DDE9D57" w14:textId="77777777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CFEE" w14:textId="77777777"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14:paraId="18ACAD6A" w14:textId="580BBBDE"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</w:p>
          <w:p w14:paraId="338567B7" w14:textId="77777777"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  <w:p w14:paraId="1FE8B7C4" w14:textId="77777777"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F3423C" w14:paraId="064412DC" w14:textId="77777777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2DB" w14:textId="77777777"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14:paraId="5A79B3A3" w14:textId="55330E76"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</w:p>
          <w:p w14:paraId="09ED6A61" w14:textId="77777777"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14:paraId="7416CFDF" w14:textId="5FEDD9A7" w:rsidR="00F3423C" w:rsidRPr="00F3423C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F3423C">
              <w:rPr>
                <w:lang w:val="ru-RU"/>
              </w:rPr>
              <w:t>_________________________________________________________________</w:t>
            </w:r>
          </w:p>
          <w:p w14:paraId="2A31868A" w14:textId="77777777"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14:paraId="49031E98" w14:textId="68CC5142" w:rsidR="00F3423C" w:rsidRPr="00F3423C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F3423C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_____________________________________________________________________________________</w:t>
            </w:r>
          </w:p>
          <w:p w14:paraId="17B98B7B" w14:textId="77777777"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14:paraId="4428B47E" w14:textId="77777777" w:rsidR="00F3423C" w:rsidRPr="00F3423C" w:rsidRDefault="00F3423C" w:rsidP="00131AB0">
            <w:pPr>
              <w:rPr>
                <w:lang w:val="uk-UA"/>
              </w:rPr>
            </w:pPr>
          </w:p>
          <w:p w14:paraId="68A11233" w14:textId="77777777" w:rsidR="00F3423C" w:rsidRPr="00F3423C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14:paraId="7C943DB6" w14:textId="77777777" w:rsidR="00036E4D" w:rsidRDefault="00036E4D" w:rsidP="005A005D">
      <w:pPr>
        <w:rPr>
          <w:lang w:val="uk-UA"/>
        </w:rPr>
      </w:pPr>
    </w:p>
    <w:p w14:paraId="5E106D5F" w14:textId="77777777" w:rsidR="006D0D77" w:rsidRPr="007B2000" w:rsidRDefault="00036E4D" w:rsidP="00655CE7">
      <w:pPr>
        <w:rPr>
          <w:sz w:val="21"/>
          <w:lang w:val="uk-UA"/>
        </w:rPr>
      </w:pPr>
      <w:r>
        <w:rPr>
          <w:lang w:val="uk-UA"/>
        </w:rPr>
        <w:br w:type="page"/>
      </w:r>
    </w:p>
    <w:p w14:paraId="3740B1E6" w14:textId="77777777" w:rsidR="001E35E1" w:rsidRPr="007B2000" w:rsidRDefault="00153C5E" w:rsidP="001E35E1">
      <w:pPr>
        <w:pStyle w:val="8"/>
        <w:jc w:val="center"/>
        <w:outlineLvl w:val="7"/>
      </w:pPr>
      <w:r w:rsidRPr="007B2000">
        <w:lastRenderedPageBreak/>
        <w:t>Заклад та</w:t>
      </w:r>
      <w:r w:rsidR="001E35E1" w:rsidRPr="007B2000">
        <w:t xml:space="preserve"> його підрозділи</w:t>
      </w:r>
    </w:p>
    <w:p w14:paraId="47F59CF8" w14:textId="77777777"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14:paraId="3493BCD2" w14:textId="77777777"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  <w:r w:rsidRPr="007B2000">
        <w:rPr>
          <w:b/>
          <w:sz w:val="24"/>
          <w:szCs w:val="24"/>
          <w:lang w:val="ru-RU"/>
        </w:rPr>
        <w:t>та лікувально-діагностичні структурні підрозділи</w:t>
      </w:r>
    </w:p>
    <w:p w14:paraId="22BF9F41" w14:textId="77777777"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</w:p>
    <w:p w14:paraId="2C4D47B9" w14:textId="77777777" w:rsidR="00AD33A0" w:rsidRPr="007B2000" w:rsidRDefault="00AD33A0" w:rsidP="001E35E1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5"/>
        <w:gridCol w:w="4447"/>
        <w:gridCol w:w="771"/>
        <w:gridCol w:w="3814"/>
      </w:tblGrid>
      <w:tr w:rsidR="00BB6968" w:rsidRPr="007B2000" w14:paraId="5A4D8127" w14:textId="77777777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BC54625" w14:textId="77777777" w:rsidR="00BB6968" w:rsidRPr="007B2000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</w:rPr>
              <w:t>Таблиця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A20CD49" w14:textId="77777777" w:rsidR="00BB6968" w:rsidRPr="007B2000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7704D2C" w14:textId="77777777" w:rsidR="00BB6968" w:rsidRPr="007B2000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D06054" w14:paraId="4DF494E1" w14:textId="77777777" w:rsidTr="001C185E"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14:paraId="6A608BC8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14:paraId="14DF76F6" w14:textId="7EA5597B" w:rsidR="007C028C" w:rsidRPr="001C185E" w:rsidRDefault="004B755A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14:paraId="5BE3862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14:paraId="429E1DEC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14:paraId="46EEB077" w14:textId="01FFA274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медичної допомоги: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678CE564" w14:textId="77777777" w:rsidTr="001C185E">
        <w:trPr>
          <w:cantSplit/>
        </w:trPr>
        <w:tc>
          <w:tcPr>
            <w:tcW w:w="314" w:type="pct"/>
            <w:vAlign w:val="center"/>
          </w:tcPr>
          <w:p w14:paraId="3B0058CD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14:paraId="175B7AE1" w14:textId="06B84CC5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Пульмонологічне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B85CB61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46D80036" w14:textId="17C52EF5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дорослому населенню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65F5663" w14:textId="77777777" w:rsidTr="001C185E">
        <w:trPr>
          <w:cantSplit/>
        </w:trPr>
        <w:tc>
          <w:tcPr>
            <w:tcW w:w="314" w:type="pct"/>
            <w:vAlign w:val="center"/>
          </w:tcPr>
          <w:p w14:paraId="23491C00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14:paraId="46C3EA57" w14:textId="4ADB5F73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Ревматологічне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501EA3D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40FD0" w14:textId="64393674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дитячому населенню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77D168D5" w14:textId="77777777" w:rsidTr="001C185E">
        <w:trPr>
          <w:cantSplit/>
        </w:trPr>
        <w:tc>
          <w:tcPr>
            <w:tcW w:w="314" w:type="pct"/>
            <w:vAlign w:val="center"/>
          </w:tcPr>
          <w:p w14:paraId="1281D3CF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14:paraId="19A75663" w14:textId="08CD145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Кардіологічне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14:paraId="43A9D18E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14:paraId="64D91A43" w14:textId="2AC78EB4" w:rsidR="007C028C" w:rsidRPr="001C185E" w:rsidRDefault="007C028C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>Гематологічне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3579E980" w14:textId="77777777" w:rsidTr="001C185E">
        <w:trPr>
          <w:cantSplit/>
        </w:trPr>
        <w:tc>
          <w:tcPr>
            <w:tcW w:w="314" w:type="pct"/>
            <w:vAlign w:val="center"/>
          </w:tcPr>
          <w:p w14:paraId="37AFB42E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14:paraId="6AA02BD7" w14:textId="1D753AF2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Гастроентерологічне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14:paraId="1DBEBCDC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14:paraId="39601106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14:paraId="7CEBC607" w14:textId="77777777" w:rsidTr="001C185E">
        <w:trPr>
          <w:cantSplit/>
        </w:trPr>
        <w:tc>
          <w:tcPr>
            <w:tcW w:w="314" w:type="pct"/>
            <w:vAlign w:val="center"/>
          </w:tcPr>
          <w:p w14:paraId="20FF9092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14:paraId="0759E5F1" w14:textId="3779C450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Ендокринологічне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1ED70B2C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14:paraId="3AD44870" w14:textId="3C671C00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Логопедичне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180AF40C" w14:textId="77777777" w:rsidTr="001C185E">
        <w:trPr>
          <w:cantSplit/>
        </w:trPr>
        <w:tc>
          <w:tcPr>
            <w:tcW w:w="314" w:type="pct"/>
            <w:vAlign w:val="center"/>
          </w:tcPr>
          <w:p w14:paraId="7C18F679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14:paraId="64B46A94" w14:textId="547BA3C0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Алергологічне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78699BE2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14:paraId="068E316E" w14:textId="4655EA4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Фізіотерапевтичне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268EE17" w14:textId="77777777" w:rsidTr="001C185E">
        <w:trPr>
          <w:cantSplit/>
        </w:trPr>
        <w:tc>
          <w:tcPr>
            <w:tcW w:w="314" w:type="pct"/>
            <w:vAlign w:val="center"/>
          </w:tcPr>
          <w:p w14:paraId="774134D7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14:paraId="1B951D0F" w14:textId="631D6FCE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14:paraId="42889327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14:paraId="0C821CAF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14:paraId="76930D0F" w14:textId="487EB878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3069CFA" w14:textId="77777777" w:rsidTr="001C185E">
        <w:trPr>
          <w:cantSplit/>
        </w:trPr>
        <w:tc>
          <w:tcPr>
            <w:tcW w:w="314" w:type="pct"/>
            <w:vAlign w:val="center"/>
          </w:tcPr>
          <w:p w14:paraId="0E82A2BA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14:paraId="44A98028" w14:textId="5A10A7D9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5A64D0F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14:paraId="47E6F9B6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14:paraId="55F822F2" w14:textId="77777777" w:rsidTr="001C185E"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14:paraId="2FC0DED7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14:paraId="1531A48B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14:paraId="2C822916" w14:textId="544F81FF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спортом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86EFA80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CBB3E" w14:textId="483FE446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422B6203" w14:textId="77777777" w:rsidTr="001C185E">
        <w:trPr>
          <w:cantSplit/>
          <w:trHeight w:val="520"/>
        </w:trPr>
        <w:tc>
          <w:tcPr>
            <w:tcW w:w="314" w:type="pct"/>
            <w:vMerge/>
            <w:vAlign w:val="center"/>
          </w:tcPr>
          <w:p w14:paraId="2B618DA2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5883530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4114D87C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57C1D594" w14:textId="6CD6F245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Голкорефлексотерапії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762AEE00" w14:textId="77777777" w:rsidTr="001C185E">
        <w:trPr>
          <w:cantSplit/>
        </w:trPr>
        <w:tc>
          <w:tcPr>
            <w:tcW w:w="314" w:type="pct"/>
            <w:vMerge w:val="restart"/>
            <w:vAlign w:val="center"/>
          </w:tcPr>
          <w:p w14:paraId="155BDF5D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14:paraId="0094B733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14:paraId="6444CCC8" w14:textId="372D968B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3E7109C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14:paraId="1190AC33" w14:textId="180FFDAF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Рентгенологічне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3649F6AB" w14:textId="77777777" w:rsidTr="001C185E">
        <w:trPr>
          <w:cantSplit/>
        </w:trPr>
        <w:tc>
          <w:tcPr>
            <w:tcW w:w="314" w:type="pct"/>
            <w:vMerge/>
            <w:vAlign w:val="center"/>
          </w:tcPr>
          <w:p w14:paraId="67F96F28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672A46CB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5BEABDD9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14:paraId="57822172" w14:textId="38077C3F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Комп’ютерної томографії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4E029D0C" w14:textId="77777777" w:rsidTr="001C185E">
        <w:trPr>
          <w:cantSplit/>
        </w:trPr>
        <w:tc>
          <w:tcPr>
            <w:tcW w:w="314" w:type="pct"/>
            <w:vAlign w:val="center"/>
          </w:tcPr>
          <w:p w14:paraId="4E88D94F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14:paraId="730587B5" w14:textId="56FE1B9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36342D0E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14:paraId="0AB14722" w14:textId="45A1FDA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Флюорографічне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6C4B9AA" w14:textId="77777777" w:rsidTr="001C185E">
        <w:trPr>
          <w:cantSplit/>
        </w:trPr>
        <w:tc>
          <w:tcPr>
            <w:tcW w:w="314" w:type="pct"/>
            <w:vAlign w:val="center"/>
          </w:tcPr>
          <w:p w14:paraId="554FA9F4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14:paraId="6C37D240" w14:textId="4A1CE65E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14:paraId="3489CE92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14:paraId="25C6917B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14:paraId="4DC7D860" w14:textId="3847C471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BECE640" w14:textId="77777777" w:rsidTr="001C185E">
        <w:trPr>
          <w:cantSplit/>
        </w:trPr>
        <w:tc>
          <w:tcPr>
            <w:tcW w:w="314" w:type="pct"/>
            <w:vAlign w:val="center"/>
          </w:tcPr>
          <w:p w14:paraId="4413599E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14:paraId="3561D858" w14:textId="138CA93E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Онкологічне 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05B56890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8FF7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14:paraId="13C0114E" w14:textId="77777777" w:rsidTr="001C185E">
        <w:trPr>
          <w:cantSplit/>
        </w:trPr>
        <w:tc>
          <w:tcPr>
            <w:tcW w:w="314" w:type="pct"/>
            <w:vAlign w:val="center"/>
          </w:tcPr>
          <w:p w14:paraId="1A49E850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14:paraId="20620E58" w14:textId="7E1F123D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6CCD122B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14:paraId="123EF169" w14:textId="4661E3A9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44EFBA75" w14:textId="77777777" w:rsidTr="001C185E">
        <w:trPr>
          <w:cantSplit/>
        </w:trPr>
        <w:tc>
          <w:tcPr>
            <w:tcW w:w="314" w:type="pct"/>
            <w:vAlign w:val="center"/>
          </w:tcPr>
          <w:p w14:paraId="4A648DBD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14:paraId="0E9E728A" w14:textId="1FD0FBA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Зубопротезне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14:paraId="6F9CDAAB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14:paraId="6F7DB759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14:paraId="6CF7E505" w14:textId="77777777" w:rsidTr="001C185E">
        <w:trPr>
          <w:cantSplit/>
        </w:trPr>
        <w:tc>
          <w:tcPr>
            <w:tcW w:w="314" w:type="pct"/>
            <w:vAlign w:val="center"/>
          </w:tcPr>
          <w:p w14:paraId="3BD0EE59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14:paraId="5954AFFC" w14:textId="3B03AED2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Ортодонтичне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20F046B7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14:paraId="3CD5B119" w14:textId="0479817A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Ендоскопії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E3107E9" w14:textId="77777777" w:rsidTr="001C185E">
        <w:trPr>
          <w:cantSplit/>
        </w:trPr>
        <w:tc>
          <w:tcPr>
            <w:tcW w:w="314" w:type="pct"/>
            <w:vAlign w:val="center"/>
          </w:tcPr>
          <w:p w14:paraId="7D19E1F4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14:paraId="64FE58A1" w14:textId="6B472776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Жіноча консультація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0C9B1699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14:paraId="34BE9398" w14:textId="04CDA1B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3B10E914" w14:textId="77777777" w:rsidTr="001C185E">
        <w:trPr>
          <w:cantSplit/>
        </w:trPr>
        <w:tc>
          <w:tcPr>
            <w:tcW w:w="314" w:type="pct"/>
            <w:vAlign w:val="center"/>
          </w:tcPr>
          <w:p w14:paraId="0A093962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14:paraId="1EEB1FDF" w14:textId="5F5350C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3D327B7D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14:paraId="54B83D34" w14:textId="3E066E42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Гіпербаричної оксигенації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D06054" w14:paraId="6CEA03D8" w14:textId="77777777" w:rsidTr="001C185E">
        <w:trPr>
          <w:cantSplit/>
        </w:trPr>
        <w:tc>
          <w:tcPr>
            <w:tcW w:w="314" w:type="pct"/>
            <w:vAlign w:val="center"/>
          </w:tcPr>
          <w:p w14:paraId="12CA8168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14:paraId="7DD31DC9" w14:textId="7A88DA73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Оглядовий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272AB244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14:paraId="2C059320" w14:textId="55EA742B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406F2523" w14:textId="77777777" w:rsidTr="001C185E"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14:paraId="68A271C6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14:paraId="3AF39FF5" w14:textId="54A2FB62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Центр планування сім</w:t>
            </w:r>
            <w:r w:rsidRPr="001C185E">
              <w:rPr>
                <w:sz w:val="18"/>
                <w:szCs w:val="18"/>
                <w:lang w:val="ru-RU"/>
              </w:rPr>
              <w:t>’</w:t>
            </w:r>
            <w:r w:rsidRPr="001C185E">
              <w:rPr>
                <w:sz w:val="18"/>
                <w:szCs w:val="18"/>
                <w:lang w:val="uk-UA"/>
              </w:rPr>
              <w:t>ї та репродукції людини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2F4C4A7A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1CD2074F" w14:textId="669FD7AD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29DDBF09" w14:textId="77777777" w:rsidTr="001C185E">
        <w:trPr>
          <w:cantSplit/>
          <w:trHeight w:val="255"/>
        </w:trPr>
        <w:tc>
          <w:tcPr>
            <w:tcW w:w="314" w:type="pct"/>
            <w:vMerge/>
            <w:vAlign w:val="center"/>
          </w:tcPr>
          <w:p w14:paraId="02F0757A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5DD780EA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2F7988AC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647CFC09" w14:textId="3A4E926B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гемосорбції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C38B1D4" w14:textId="77777777" w:rsidTr="001C185E">
        <w:trPr>
          <w:cantSplit/>
        </w:trPr>
        <w:tc>
          <w:tcPr>
            <w:tcW w:w="314" w:type="pct"/>
            <w:vMerge w:val="restart"/>
            <w:vAlign w:val="center"/>
          </w:tcPr>
          <w:p w14:paraId="3AF686F9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14:paraId="1EA4DBF8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14:paraId="359786F2" w14:textId="17F10AC2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консультація)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1120C131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14:paraId="30A02F05" w14:textId="7334703D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Патолого-анатомічне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2EEC0903" w14:textId="77777777" w:rsidTr="001C185E">
        <w:trPr>
          <w:cantSplit/>
        </w:trPr>
        <w:tc>
          <w:tcPr>
            <w:tcW w:w="314" w:type="pct"/>
            <w:vMerge/>
            <w:vAlign w:val="center"/>
          </w:tcPr>
          <w:p w14:paraId="760AD1C7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181EAF3D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6C35790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14:paraId="5A70A80E" w14:textId="7431DE5C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14:paraId="7F4870E6" w14:textId="77777777" w:rsidTr="001C185E">
        <w:trPr>
          <w:cantSplit/>
        </w:trPr>
        <w:tc>
          <w:tcPr>
            <w:tcW w:w="314" w:type="pct"/>
            <w:vAlign w:val="center"/>
          </w:tcPr>
          <w:p w14:paraId="30228F75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14:paraId="38E64D67" w14:textId="6577F3B4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14:paraId="76343059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14:paraId="4B2FAE8F" w14:textId="1A954C87" w:rsidR="00AC3C46" w:rsidRPr="001C185E" w:rsidRDefault="00A03C1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1C185E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1C185E">
              <w:rPr>
                <w:sz w:val="18"/>
                <w:szCs w:val="18"/>
                <w:lang w:val="uk-UA"/>
              </w:rPr>
              <w:t>ення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14:paraId="1B0E2D41" w14:textId="77777777" w:rsidTr="001C185E">
        <w:trPr>
          <w:cantSplit/>
        </w:trPr>
        <w:tc>
          <w:tcPr>
            <w:tcW w:w="314" w:type="pct"/>
            <w:vAlign w:val="center"/>
          </w:tcPr>
          <w:p w14:paraId="1920164D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14:paraId="7F044D6D" w14:textId="6C95EB83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Щеплення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14:paraId="631B5D69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14:paraId="2BDB6714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D06054" w14:paraId="29E16F84" w14:textId="77777777" w:rsidTr="001C185E">
        <w:trPr>
          <w:cantSplit/>
        </w:trPr>
        <w:tc>
          <w:tcPr>
            <w:tcW w:w="314" w:type="pct"/>
            <w:vAlign w:val="center"/>
          </w:tcPr>
          <w:p w14:paraId="09EAD8EE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14:paraId="1190CC6D" w14:textId="10012173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Офтальмологічне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7AFF1A48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14:paraId="27A02E33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14:paraId="47191FB0" w14:textId="29605838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оргметодвідділу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14:paraId="024F3AAB" w14:textId="77777777" w:rsidTr="001C185E">
        <w:trPr>
          <w:cantSplit/>
        </w:trPr>
        <w:tc>
          <w:tcPr>
            <w:tcW w:w="314" w:type="pct"/>
            <w:vAlign w:val="center"/>
          </w:tcPr>
          <w:p w14:paraId="487FE6DB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14:paraId="6DC83978" w14:textId="6BE12916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Отоларингологічне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551AF99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14:paraId="19CA55EE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14:paraId="09BD8FF6" w14:textId="77777777" w:rsidTr="001C185E">
        <w:trPr>
          <w:cantSplit/>
        </w:trPr>
        <w:tc>
          <w:tcPr>
            <w:tcW w:w="314" w:type="pct"/>
            <w:vAlign w:val="center"/>
          </w:tcPr>
          <w:p w14:paraId="348A763B" w14:textId="77777777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14:paraId="3EE6938C" w14:textId="5C84F477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Сурдологічне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EB731BC" w14:textId="77777777"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58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44FBC4E6" w14:textId="5A8BE990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Соціально-правове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980AC2" w:rsidRPr="007B2000" w14:paraId="3FBF7951" w14:textId="77777777" w:rsidTr="001C185E">
        <w:trPr>
          <w:cantSplit/>
        </w:trPr>
        <w:tc>
          <w:tcPr>
            <w:tcW w:w="314" w:type="pct"/>
            <w:vAlign w:val="center"/>
          </w:tcPr>
          <w:p w14:paraId="48489321" w14:textId="77777777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14:paraId="23412CC3" w14:textId="5E37AE5F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Фтизіатричне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65EEB2A" w14:textId="77777777"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59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0782F" w14:textId="4C0F991E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Мануальної терапії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14:paraId="3F3DE634" w14:textId="77777777" w:rsidTr="001C185E">
        <w:trPr>
          <w:cantSplit/>
        </w:trPr>
        <w:tc>
          <w:tcPr>
            <w:tcW w:w="314" w:type="pct"/>
            <w:vAlign w:val="center"/>
          </w:tcPr>
          <w:p w14:paraId="2F9DF4E3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14:paraId="59C887D9" w14:textId="6096A80A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Неврологічне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7D10726F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14:paraId="7B030E06" w14:textId="65F10662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1C185E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14:paraId="2C18EEAA" w14:textId="77777777" w:rsidTr="001C185E">
        <w:trPr>
          <w:cantSplit/>
        </w:trPr>
        <w:tc>
          <w:tcPr>
            <w:tcW w:w="314" w:type="pct"/>
            <w:vAlign w:val="center"/>
          </w:tcPr>
          <w:p w14:paraId="44B533A1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14:paraId="768A800D" w14:textId="792DAD01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Психіатричне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A5F6763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14:paraId="790E13C2" w14:textId="77777777"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14:paraId="576277D8" w14:textId="77777777" w:rsidTr="001C185E">
        <w:trPr>
          <w:cantSplit/>
        </w:trPr>
        <w:tc>
          <w:tcPr>
            <w:tcW w:w="314" w:type="pct"/>
            <w:vAlign w:val="center"/>
          </w:tcPr>
          <w:p w14:paraId="5388CCE5" w14:textId="77777777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14:paraId="42293E90" w14:textId="530670B7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Психотерапевтичне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351FE31" w14:textId="77777777"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61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3B917C83" w14:textId="030B9A1A"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14:paraId="34FC2B31" w14:textId="77777777" w:rsidTr="001C185E">
        <w:trPr>
          <w:cantSplit/>
        </w:trPr>
        <w:tc>
          <w:tcPr>
            <w:tcW w:w="314" w:type="pct"/>
            <w:vMerge w:val="restart"/>
            <w:vAlign w:val="center"/>
          </w:tcPr>
          <w:p w14:paraId="779C7388" w14:textId="77777777"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14:paraId="48090EFC" w14:textId="7543C94B"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Наркологічне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E90A6A7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2E5604A0" w14:textId="41EB8D8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Лабораторії: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E84079" w:rsidRPr="007B2000" w14:paraId="37419C9A" w14:textId="77777777" w:rsidTr="001C185E">
        <w:trPr>
          <w:cantSplit/>
        </w:trPr>
        <w:tc>
          <w:tcPr>
            <w:tcW w:w="314" w:type="pct"/>
            <w:vMerge/>
            <w:vAlign w:val="center"/>
          </w:tcPr>
          <w:p w14:paraId="4911D210" w14:textId="77777777"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4BB492CB" w14:textId="77777777"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69704D8F" w14:textId="77777777"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14:paraId="145C62A9" w14:textId="3D521076"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0F11A1BC" w14:textId="77777777" w:rsidTr="001C185E">
        <w:trPr>
          <w:cantSplit/>
        </w:trPr>
        <w:tc>
          <w:tcPr>
            <w:tcW w:w="314" w:type="pct"/>
            <w:vAlign w:val="center"/>
          </w:tcPr>
          <w:p w14:paraId="6B21840E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14:paraId="7FD3EB31" w14:textId="1E1144B3" w:rsidR="007C028C" w:rsidRPr="001C185E" w:rsidRDefault="00F305A4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Дермато</w:t>
            </w:r>
            <w:r w:rsidR="007C028C" w:rsidRPr="001C185E">
              <w:rPr>
                <w:sz w:val="18"/>
                <w:szCs w:val="18"/>
                <w:lang w:val="uk-UA"/>
              </w:rPr>
              <w:t>венерологічне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7FF2BC6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14:paraId="1E3269CD" w14:textId="277D3723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клініко-діагностична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48B62503" w14:textId="77777777" w:rsidTr="001C185E">
        <w:trPr>
          <w:cantSplit/>
        </w:trPr>
        <w:tc>
          <w:tcPr>
            <w:tcW w:w="314" w:type="pct"/>
            <w:vMerge w:val="restart"/>
            <w:vAlign w:val="center"/>
          </w:tcPr>
          <w:p w14:paraId="32766EFB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14:paraId="048C6A2E" w14:textId="7021B601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Відновного лікування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19D215C5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14:paraId="2B99DCBE" w14:textId="189829A5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бактеріологічна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14:paraId="49A448E1" w14:textId="77777777" w:rsidTr="001C185E">
        <w:trPr>
          <w:cantSplit/>
        </w:trPr>
        <w:tc>
          <w:tcPr>
            <w:tcW w:w="314" w:type="pct"/>
            <w:vMerge/>
            <w:vAlign w:val="center"/>
          </w:tcPr>
          <w:p w14:paraId="0EB6C294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14535D1E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5D2807F6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14:paraId="63C64DD1" w14:textId="44B74C7D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серологічна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14:paraId="2713E75D" w14:textId="77777777" w:rsidTr="001C185E">
        <w:trPr>
          <w:cantSplit/>
        </w:trPr>
        <w:tc>
          <w:tcPr>
            <w:tcW w:w="314" w:type="pct"/>
            <w:vMerge w:val="restart"/>
            <w:vAlign w:val="center"/>
          </w:tcPr>
          <w:p w14:paraId="3E8CC68A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14:paraId="39A97E11" w14:textId="1666CE43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Профілактики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14:paraId="3656152A" w14:textId="77777777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14:paraId="1F76AE92" w14:textId="20BFB568"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біохімічна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14:paraId="1EEA0031" w14:textId="77777777" w:rsidTr="001C185E">
        <w:trPr>
          <w:cantSplit/>
        </w:trPr>
        <w:tc>
          <w:tcPr>
            <w:tcW w:w="314" w:type="pct"/>
            <w:vMerge/>
            <w:vAlign w:val="center"/>
          </w:tcPr>
          <w:p w14:paraId="419FA9D6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14:paraId="2543426C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2057EE3F" w14:textId="77777777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14:paraId="685BA586" w14:textId="748F72A9"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цитологічна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7B2000" w14:paraId="6B411A29" w14:textId="77777777" w:rsidTr="001C185E"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14:paraId="12160A9B" w14:textId="77777777"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72A195A0" w14:textId="77777777"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14:paraId="3BF6199B" w14:textId="1DF398F5"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7B2000" w14:paraId="5EB9C2DA" w14:textId="77777777" w:rsidTr="001C185E">
        <w:trPr>
          <w:cantSplit/>
        </w:trPr>
        <w:tc>
          <w:tcPr>
            <w:tcW w:w="2621" w:type="pct"/>
            <w:gridSpan w:val="2"/>
            <w:vMerge/>
            <w:vAlign w:val="center"/>
          </w:tcPr>
          <w:p w14:paraId="3B958258" w14:textId="77777777"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14:paraId="71B62FB9" w14:textId="77777777"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14:paraId="7551D087" w14:textId="1882153E"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генетична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DB6C8A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</w:tbl>
    <w:p w14:paraId="1775101F" w14:textId="77777777" w:rsidR="001C185E" w:rsidRDefault="001C185E" w:rsidP="001E35E1">
      <w:pPr>
        <w:rPr>
          <w:lang w:val="ru-RU"/>
        </w:rPr>
      </w:pPr>
    </w:p>
    <w:p w14:paraId="00F83076" w14:textId="77777777" w:rsidR="001E35E1" w:rsidRPr="007B2000" w:rsidRDefault="001C185E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4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4448"/>
        <w:gridCol w:w="4521"/>
      </w:tblGrid>
      <w:tr w:rsidR="00357691" w:rsidRPr="007B2000" w14:paraId="2951B182" w14:textId="77777777">
        <w:tc>
          <w:tcPr>
            <w:tcW w:w="2634" w:type="pct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C67BF03" w14:textId="77777777" w:rsidR="00357691" w:rsidRPr="007B2000" w:rsidRDefault="00357691" w:rsidP="009D0B72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4317AD02" w14:textId="77777777" w:rsidR="00357691" w:rsidRPr="007B2000" w:rsidRDefault="00357691" w:rsidP="009D0B72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7E54FFA3" w14:textId="77777777" w:rsidR="00357691" w:rsidRPr="007B2000" w:rsidRDefault="00357691" w:rsidP="009D0B72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1DE00F39" w14:textId="77777777" w:rsidR="00357691" w:rsidRPr="007B2000" w:rsidRDefault="00357691" w:rsidP="009D0B7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ACB0" w14:textId="3E712DBA" w:rsidR="00357691" w:rsidRPr="007B2000" w:rsidRDefault="00A82A11" w:rsidP="00577B8D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ньому лікувалось 11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хворих,</w:t>
            </w:r>
          </w:p>
        </w:tc>
      </w:tr>
      <w:tr w:rsidR="00357691" w:rsidRPr="00AA0940" w14:paraId="65D064ED" w14:textId="77777777">
        <w:tc>
          <w:tcPr>
            <w:tcW w:w="2634" w:type="pct"/>
            <w:gridSpan w:val="2"/>
            <w:vMerge/>
            <w:tcBorders>
              <w:left w:val="nil"/>
              <w:right w:val="nil"/>
            </w:tcBorders>
          </w:tcPr>
          <w:p w14:paraId="3E138C56" w14:textId="77777777" w:rsidR="00357691" w:rsidRPr="007B2000" w:rsidRDefault="00357691" w:rsidP="009D0B7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3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FB9D5B" w14:textId="77777777" w:rsidR="00357691" w:rsidRPr="007B2000" w:rsidRDefault="00A82A11" w:rsidP="00577B8D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</w:t>
            </w:r>
            <w:r w:rsidR="00357691"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числі дітей віком 0-17 років включно</w:t>
            </w:r>
          </w:p>
        </w:tc>
      </w:tr>
      <w:tr w:rsidR="00357691" w:rsidRPr="007B2000" w14:paraId="3543AFE0" w14:textId="77777777">
        <w:tc>
          <w:tcPr>
            <w:tcW w:w="2634" w:type="pct"/>
            <w:gridSpan w:val="2"/>
            <w:vMerge/>
            <w:tcBorders>
              <w:left w:val="nil"/>
              <w:right w:val="nil"/>
            </w:tcBorders>
          </w:tcPr>
          <w:p w14:paraId="06BCD322" w14:textId="77777777" w:rsidR="00357691" w:rsidRPr="007B2000" w:rsidRDefault="00357691" w:rsidP="009D0B7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14FC7C92" w14:textId="29C136DB" w:rsidR="00357691" w:rsidRPr="007B2000" w:rsidRDefault="00A82A11" w:rsidP="006527C9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6527C9">
              <w:rPr>
                <w:sz w:val="22"/>
                <w:szCs w:val="22"/>
                <w:lang w:val="en-US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;</w:t>
            </w:r>
          </w:p>
        </w:tc>
      </w:tr>
      <w:tr w:rsidR="00357691" w:rsidRPr="00AA0940" w14:paraId="56CEB7BF" w14:textId="77777777">
        <w:tc>
          <w:tcPr>
            <w:tcW w:w="2634" w:type="pct"/>
            <w:gridSpan w:val="2"/>
            <w:vMerge/>
            <w:tcBorders>
              <w:left w:val="nil"/>
            </w:tcBorders>
          </w:tcPr>
          <w:p w14:paraId="00BEFF1E" w14:textId="77777777" w:rsidR="00357691" w:rsidRPr="007B2000" w:rsidRDefault="00357691" w:rsidP="009D0B7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3A4DD41A" w14:textId="77777777" w:rsidR="00357691" w:rsidRPr="007B2000" w:rsidRDefault="00A82A11" w:rsidP="00577B8D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лікувалось хворих у стаціонарі вдома</w:t>
            </w:r>
          </w:p>
        </w:tc>
      </w:tr>
      <w:tr w:rsidR="00357691" w:rsidRPr="007B2000" w14:paraId="5E201E12" w14:textId="77777777">
        <w:tc>
          <w:tcPr>
            <w:tcW w:w="2634" w:type="pct"/>
            <w:gridSpan w:val="2"/>
            <w:vMerge/>
            <w:tcBorders>
              <w:left w:val="nil"/>
            </w:tcBorders>
          </w:tcPr>
          <w:p w14:paraId="536BF892" w14:textId="77777777" w:rsidR="00357691" w:rsidRPr="007B2000" w:rsidRDefault="00357691" w:rsidP="009D0B7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702BDF3D" w14:textId="78536EFC" w:rsidR="00357691" w:rsidRPr="007B2000" w:rsidRDefault="00357691" w:rsidP="00577B8D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  <w:r w:rsidR="004218A8" w:rsidRPr="007B2000">
              <w:rPr>
                <w:sz w:val="22"/>
                <w:szCs w:val="22"/>
                <w:lang w:val="uk-UA"/>
              </w:rPr>
              <w:t>3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6527C9">
              <w:rPr>
                <w:sz w:val="22"/>
                <w:szCs w:val="22"/>
                <w:lang w:val="en-US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;</w:t>
            </w:r>
          </w:p>
        </w:tc>
      </w:tr>
      <w:tr w:rsidR="00357691" w:rsidRPr="00AA0940" w14:paraId="6E853929" w14:textId="77777777">
        <w:tc>
          <w:tcPr>
            <w:tcW w:w="2634" w:type="pct"/>
            <w:gridSpan w:val="2"/>
            <w:vMerge/>
            <w:tcBorders>
              <w:left w:val="nil"/>
            </w:tcBorders>
          </w:tcPr>
          <w:p w14:paraId="112E7C92" w14:textId="77777777" w:rsidR="00357691" w:rsidRPr="007B2000" w:rsidRDefault="00357691" w:rsidP="009D0B7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3F6DB352" w14:textId="77777777" w:rsidR="00357691" w:rsidRPr="007B2000" w:rsidRDefault="00A82A11" w:rsidP="00A82A11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хворих, яким надано термінову та</w:t>
            </w:r>
          </w:p>
        </w:tc>
      </w:tr>
      <w:tr w:rsidR="00357691" w:rsidRPr="00AA0940" w14:paraId="31E51BA6" w14:textId="77777777">
        <w:trPr>
          <w:trHeight w:val="276"/>
        </w:trPr>
        <w:tc>
          <w:tcPr>
            <w:tcW w:w="2634" w:type="pct"/>
            <w:gridSpan w:val="2"/>
            <w:vMerge/>
            <w:tcBorders>
              <w:left w:val="nil"/>
              <w:bottom w:val="nil"/>
              <w:right w:val="nil"/>
            </w:tcBorders>
          </w:tcPr>
          <w:p w14:paraId="07EEDB13" w14:textId="77777777" w:rsidR="00357691" w:rsidRPr="007B2000" w:rsidRDefault="00357691" w:rsidP="009D0B72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36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71572112" w14:textId="275562BE" w:rsidR="00357691" w:rsidRPr="007B2000" w:rsidRDefault="0035769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планово-консультативну допомогу </w:t>
            </w:r>
            <w:r w:rsidR="00231480" w:rsidRPr="007B2000">
              <w:rPr>
                <w:sz w:val="22"/>
                <w:szCs w:val="22"/>
                <w:lang w:val="uk-UA"/>
              </w:rPr>
              <w:t>1</w:t>
            </w:r>
            <w:r w:rsidR="004218A8" w:rsidRPr="007B2000">
              <w:rPr>
                <w:sz w:val="22"/>
                <w:szCs w:val="22"/>
                <w:lang w:val="uk-UA"/>
              </w:rPr>
              <w:t>4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6527C9" w:rsidRPr="006527C9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;</w:t>
            </w:r>
          </w:p>
          <w:p w14:paraId="369CA015" w14:textId="3B573B8A" w:rsidR="00357691" w:rsidRPr="007B2000" w:rsidRDefault="00357691" w:rsidP="00A03C10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дітям 0–14 років включно </w:t>
            </w:r>
            <w:r w:rsidR="00A82A11" w:rsidRPr="007B2000">
              <w:rPr>
                <w:sz w:val="22"/>
                <w:szCs w:val="22"/>
                <w:lang w:val="uk-UA"/>
              </w:rPr>
              <w:br/>
            </w:r>
            <w:r w:rsidR="00231480" w:rsidRPr="007B2000">
              <w:rPr>
                <w:sz w:val="22"/>
                <w:szCs w:val="22"/>
                <w:lang w:val="uk-UA"/>
              </w:rPr>
              <w:t>1</w:t>
            </w:r>
            <w:r w:rsidR="004218A8" w:rsidRPr="007B2000">
              <w:rPr>
                <w:sz w:val="22"/>
                <w:szCs w:val="22"/>
                <w:lang w:val="uk-UA"/>
              </w:rPr>
              <w:t>5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</w:t>
            </w:r>
            <w:r w:rsidR="00A82A11" w:rsidRPr="007B2000">
              <w:rPr>
                <w:sz w:val="22"/>
                <w:szCs w:val="22"/>
                <w:lang w:val="uk-UA"/>
              </w:rPr>
              <w:t xml:space="preserve">, </w:t>
            </w:r>
            <w:r w:rsidR="00A82A11" w:rsidRPr="007B2000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 xml:space="preserve">дітям 15–17 років включно </w:t>
            </w:r>
            <w:r w:rsidR="00231480" w:rsidRPr="007B2000">
              <w:rPr>
                <w:sz w:val="22"/>
                <w:szCs w:val="22"/>
                <w:lang w:val="uk-UA"/>
              </w:rPr>
              <w:t>1</w:t>
            </w:r>
            <w:r w:rsidR="004218A8" w:rsidRPr="007B2000">
              <w:rPr>
                <w:sz w:val="22"/>
                <w:szCs w:val="22"/>
                <w:lang w:val="uk-UA"/>
              </w:rPr>
              <w:t>6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>,</w:t>
            </w:r>
            <w:r w:rsidR="004218A8" w:rsidRPr="007B2000">
              <w:rPr>
                <w:sz w:val="22"/>
                <w:szCs w:val="22"/>
                <w:lang w:val="uk-UA"/>
              </w:rPr>
              <w:t xml:space="preserve"> сільським жителям (із пункту</w:t>
            </w:r>
            <w:r w:rsidR="00231480" w:rsidRPr="007B2000">
              <w:rPr>
                <w:sz w:val="22"/>
                <w:szCs w:val="22"/>
                <w:lang w:val="uk-UA"/>
              </w:rPr>
              <w:t xml:space="preserve"> 1</w:t>
            </w:r>
            <w:r w:rsidR="004218A8" w:rsidRPr="007B2000">
              <w:rPr>
                <w:sz w:val="22"/>
                <w:szCs w:val="22"/>
                <w:lang w:val="uk-UA"/>
              </w:rPr>
              <w:t>4</w:t>
            </w:r>
            <w:r w:rsidR="00760D35" w:rsidRPr="007B2000">
              <w:rPr>
                <w:sz w:val="22"/>
                <w:szCs w:val="22"/>
                <w:lang w:val="uk-UA"/>
              </w:rPr>
              <w:t>) 1</w:t>
            </w:r>
            <w:r w:rsidR="004218A8" w:rsidRPr="007B2000">
              <w:rPr>
                <w:sz w:val="22"/>
                <w:szCs w:val="22"/>
                <w:lang w:val="uk-UA"/>
              </w:rPr>
              <w:t>7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4218A8" w:rsidRPr="007B2000">
              <w:rPr>
                <w:sz w:val="22"/>
                <w:szCs w:val="22"/>
                <w:lang w:val="uk-UA"/>
              </w:rPr>
              <w:t xml:space="preserve"> </w:t>
            </w:r>
          </w:p>
          <w:p w14:paraId="31B618E0" w14:textId="77777777" w:rsidR="00357691" w:rsidRPr="007B2000" w:rsidRDefault="00357691" w:rsidP="00C70B65">
            <w:pPr>
              <w:rPr>
                <w:sz w:val="22"/>
                <w:szCs w:val="22"/>
                <w:lang w:val="uk-UA"/>
              </w:rPr>
            </w:pPr>
          </w:p>
        </w:tc>
      </w:tr>
      <w:tr w:rsidR="00AC083B" w:rsidRPr="007B2000" w14:paraId="20633F32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73B7" w14:textId="77777777" w:rsidR="00AC083B" w:rsidRPr="007B2000" w:rsidRDefault="00AC083B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Інші підрозділи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04FE071B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AC083B" w:rsidRPr="007B2000" w14:paraId="48335904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C3756" w14:textId="77777777" w:rsidR="00AC083B" w:rsidRPr="007B2000" w:rsidRDefault="00AC083B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2A638D60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AC083B" w:rsidRPr="007B2000" w14:paraId="1DCE82AB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AD0AE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</w:t>
            </w:r>
            <w:r w:rsidR="00BF5FCC" w:rsidRPr="007B2000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6F54A86E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AC083B" w:rsidRPr="007B2000" w14:paraId="5564C641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</w:tcBorders>
          </w:tcPr>
          <w:p w14:paraId="16779398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0465EDE9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AC083B" w:rsidRPr="007B2000" w14:paraId="738538B1" w14:textId="77777777">
        <w:tc>
          <w:tcPr>
            <w:tcW w:w="306" w:type="pct"/>
            <w:tcBorders>
              <w:top w:val="nil"/>
              <w:left w:val="nil"/>
              <w:bottom w:val="nil"/>
            </w:tcBorders>
          </w:tcPr>
          <w:p w14:paraId="161697D0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4"/>
                <w:szCs w:val="24"/>
                <w:lang w:val="uk-UA"/>
              </w:rPr>
              <w:t>1.0</w:t>
            </w:r>
          </w:p>
        </w:tc>
        <w:tc>
          <w:tcPr>
            <w:tcW w:w="232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BCAC520" w14:textId="294A6A33" w:rsidR="00AC083B" w:rsidRPr="006527C9" w:rsidRDefault="00AC083B" w:rsidP="00577B8D">
            <w:pPr>
              <w:rPr>
                <w:sz w:val="22"/>
                <w:szCs w:val="22"/>
                <w:lang w:val="uk-UA"/>
              </w:rPr>
            </w:pPr>
            <w:r w:rsidRPr="006527C9">
              <w:rPr>
                <w:sz w:val="22"/>
                <w:szCs w:val="22"/>
                <w:lang w:val="uk-UA"/>
              </w:rPr>
              <w:t>Аптека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2CF9502A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AC083B" w:rsidRPr="007B2000" w14:paraId="2AC6EC9A" w14:textId="77777777">
        <w:tc>
          <w:tcPr>
            <w:tcW w:w="306" w:type="pct"/>
            <w:tcBorders>
              <w:top w:val="nil"/>
              <w:left w:val="nil"/>
              <w:bottom w:val="nil"/>
            </w:tcBorders>
          </w:tcPr>
          <w:p w14:paraId="58DCCB8C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232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798D68" w14:textId="69D6B706" w:rsidR="00AC083B" w:rsidRPr="007B2000" w:rsidRDefault="00AC083B" w:rsidP="006527C9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Молочна кухня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37329690" w14:textId="77777777" w:rsidR="00AC083B" w:rsidRPr="007B2000" w:rsidRDefault="00AC083B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3DBF41DF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</w:tcBorders>
          </w:tcPr>
          <w:p w14:paraId="2C6FA511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521C3DD7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207D3195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7DE3D7C0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28D8CA8D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FDF48FC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53FFA325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12293BE" w14:textId="77777777" w:rsidR="00F63A57" w:rsidRPr="007B2000" w:rsidRDefault="00F63A57" w:rsidP="009D0B7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36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768A9691" w14:textId="77777777" w:rsidR="00F63A57" w:rsidRPr="007B2000" w:rsidRDefault="00F63A57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56D8225E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D1F7" w14:textId="77777777" w:rsidR="00F63A57" w:rsidRPr="007B2000" w:rsidRDefault="00F63A57" w:rsidP="009D0B7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Стаціонари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03D9D54A" w14:textId="77777777" w:rsidR="00F63A57" w:rsidRPr="007B2000" w:rsidRDefault="00F63A57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6B545C10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B499D" w14:textId="77777777" w:rsidR="00F63A57" w:rsidRPr="007B2000" w:rsidRDefault="00F63A57" w:rsidP="00577B8D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1233E13B" w14:textId="77777777" w:rsidR="00F63A57" w:rsidRPr="007B2000" w:rsidRDefault="00F63A57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6F3ED190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CC488" w14:textId="77777777" w:rsidR="00F63A57" w:rsidRPr="007B2000" w:rsidRDefault="00F63A57" w:rsidP="00577B8D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1003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67EC4C7A" w14:textId="77777777" w:rsidR="00F63A57" w:rsidRPr="007B2000" w:rsidRDefault="00F63A57" w:rsidP="00577B8D">
            <w:pPr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04F9FECB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A7B12" w14:textId="77777777" w:rsidR="00F63A57" w:rsidRPr="007B2000" w:rsidRDefault="00F63A57" w:rsidP="00577B8D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3F5041D3" w14:textId="77777777" w:rsidR="00F63A57" w:rsidRPr="007B2000" w:rsidRDefault="00F63A57" w:rsidP="009D0B7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076129A0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05BA3" w14:textId="77777777" w:rsidR="00F63A57" w:rsidRPr="006527C9" w:rsidRDefault="00F63A57" w:rsidP="00577B8D">
            <w:pPr>
              <w:rPr>
                <w:b/>
                <w:sz w:val="22"/>
                <w:szCs w:val="22"/>
                <w:lang w:val="uk-UA"/>
              </w:rPr>
            </w:pPr>
            <w:r w:rsidRPr="006527C9">
              <w:rPr>
                <w:sz w:val="22"/>
                <w:szCs w:val="22"/>
                <w:lang w:val="uk-UA"/>
              </w:rPr>
              <w:t>Самостійні відділення для інвалідів війни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59B81DEE" w14:textId="77777777" w:rsidR="00F63A57" w:rsidRPr="007B2000" w:rsidRDefault="00F63A57" w:rsidP="009D0B7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63A57" w:rsidRPr="007B2000" w14:paraId="3E9C12C0" w14:textId="77777777">
        <w:trPr>
          <w:trHeight w:val="80"/>
        </w:trPr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6A3C3" w14:textId="149FCF0D" w:rsidR="00F63A57" w:rsidRPr="006527C9" w:rsidRDefault="00F63A57" w:rsidP="006527C9">
            <w:pPr>
              <w:rPr>
                <w:b/>
                <w:sz w:val="22"/>
                <w:szCs w:val="22"/>
                <w:lang w:val="uk-UA"/>
              </w:rPr>
            </w:pPr>
            <w:r w:rsidRPr="006527C9">
              <w:rPr>
                <w:sz w:val="22"/>
                <w:szCs w:val="22"/>
                <w:lang w:val="uk-UA"/>
              </w:rPr>
              <w:t>1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6527C9">
              <w:rPr>
                <w:sz w:val="22"/>
                <w:szCs w:val="22"/>
                <w:lang w:val="uk-UA"/>
              </w:rPr>
              <w:t xml:space="preserve"> на 2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6527C9">
              <w:rPr>
                <w:sz w:val="22"/>
                <w:szCs w:val="22"/>
                <w:lang w:val="uk-UA"/>
              </w:rPr>
              <w:t xml:space="preserve"> ліжок;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09453201" w14:textId="77777777" w:rsidR="00F63A57" w:rsidRPr="007B2000" w:rsidRDefault="00F63A57" w:rsidP="009D0B7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7430C" w:rsidRPr="007B2000" w14:paraId="58E792F1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8270C" w14:textId="77777777" w:rsidR="00C7430C" w:rsidRPr="006527C9" w:rsidRDefault="00C7430C" w:rsidP="00577B8D">
            <w:pPr>
              <w:rPr>
                <w:b/>
                <w:sz w:val="22"/>
                <w:szCs w:val="22"/>
                <w:lang w:val="uk-UA"/>
              </w:rPr>
            </w:pPr>
            <w:r w:rsidRPr="006527C9">
              <w:rPr>
                <w:sz w:val="22"/>
                <w:szCs w:val="22"/>
                <w:lang w:val="uk-UA"/>
              </w:rPr>
              <w:t xml:space="preserve"> відділення анестезіології та інтенсивної терапії</w:t>
            </w:r>
          </w:p>
        </w:tc>
        <w:tc>
          <w:tcPr>
            <w:tcW w:w="236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764E9BEC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Потужність (кількість відвідувань за</w:t>
            </w:r>
          </w:p>
          <w:p w14:paraId="40C09F26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зміну) поліклініки (поліклінічного</w:t>
            </w:r>
          </w:p>
          <w:p w14:paraId="38A65CBB" w14:textId="77777777" w:rsidR="00C7430C" w:rsidRPr="007B2000" w:rsidRDefault="00C7430C" w:rsidP="00577B8D">
            <w:pPr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відділення)</w:t>
            </w:r>
          </w:p>
          <w:p w14:paraId="6140494C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</w:p>
          <w:p w14:paraId="7A48E0DE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1004</w:t>
            </w:r>
          </w:p>
        </w:tc>
      </w:tr>
      <w:tr w:rsidR="00C7430C" w:rsidRPr="007B2000" w14:paraId="0EECE366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D0FC7" w14:textId="5ED90BF4" w:rsidR="00C7430C" w:rsidRPr="007B2000" w:rsidRDefault="00C7430C" w:rsidP="006527C9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на 4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ліжок;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7553122B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</w:p>
        </w:tc>
      </w:tr>
      <w:tr w:rsidR="00C7430C" w:rsidRPr="007B2000" w14:paraId="738C4682" w14:textId="77777777">
        <w:trPr>
          <w:trHeight w:val="330"/>
        </w:trPr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8990" w14:textId="405C770F" w:rsidR="00C7430C" w:rsidRPr="006527C9" w:rsidRDefault="00C7430C" w:rsidP="006527C9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кардіологічні відділення 5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366" w:type="pct"/>
            <w:vMerge/>
            <w:tcBorders>
              <w:left w:val="nil"/>
              <w:right w:val="nil"/>
            </w:tcBorders>
            <w:shd w:val="clear" w:color="auto" w:fill="auto"/>
          </w:tcPr>
          <w:p w14:paraId="1796140F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</w:p>
        </w:tc>
      </w:tr>
      <w:tr w:rsidR="00C7430C" w:rsidRPr="007B2000" w14:paraId="2B4251B8" w14:textId="77777777">
        <w:trPr>
          <w:trHeight w:val="495"/>
        </w:trPr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D8DE" w14:textId="400C8B98" w:rsidR="00C7430C" w:rsidRPr="007B2000" w:rsidRDefault="00C7430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6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ліжок; </w:t>
            </w:r>
          </w:p>
          <w:p w14:paraId="4881AF5D" w14:textId="010B8063" w:rsidR="00C7430C" w:rsidRPr="007B2000" w:rsidRDefault="00C7430C" w:rsidP="006527C9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відділення трансплантації 7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36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16026" w14:textId="77777777" w:rsidR="00C7430C" w:rsidRPr="007B2000" w:rsidRDefault="00C7430C" w:rsidP="00577B8D">
            <w:pPr>
              <w:rPr>
                <w:sz w:val="24"/>
                <w:szCs w:val="24"/>
                <w:lang w:val="uk-UA"/>
              </w:rPr>
            </w:pPr>
          </w:p>
        </w:tc>
      </w:tr>
      <w:tr w:rsidR="000B30F1" w:rsidRPr="007B2000" w14:paraId="126CD7AB" w14:textId="77777777">
        <w:trPr>
          <w:trHeight w:val="80"/>
        </w:trPr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5D75D" w14:textId="580D9BF7" w:rsidR="000B30F1" w:rsidRPr="007B2000" w:rsidRDefault="00C7430C" w:rsidP="006527C9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8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ліжок;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63C441" w14:textId="6BADF2D0" w:rsidR="000B30F1" w:rsidRPr="007B2000" w:rsidRDefault="000B30F1" w:rsidP="002D1CF2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  <w:r w:rsidR="002D1CF2" w:rsidRPr="006527C9">
              <w:rPr>
                <w:sz w:val="22"/>
                <w:szCs w:val="22"/>
                <w:lang w:val="uk-UA"/>
              </w:rPr>
              <w:t xml:space="preserve">    </w:t>
            </w:r>
            <w:r w:rsidR="002D1CF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2D1CF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,</w:t>
            </w:r>
            <w:r w:rsidR="00760D35"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дитячої поліклініки 2</w:t>
            </w:r>
            <w:r w:rsidR="002D1CF2" w:rsidRPr="006527C9">
              <w:rPr>
                <w:sz w:val="22"/>
                <w:szCs w:val="22"/>
                <w:lang w:val="uk-UA"/>
              </w:rPr>
              <w:t xml:space="preserve">    </w:t>
            </w:r>
            <w:r w:rsidR="002D1CF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2D1CF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>,</w:t>
            </w:r>
          </w:p>
        </w:tc>
      </w:tr>
      <w:tr w:rsidR="001E35E1" w:rsidRPr="007B2000" w14:paraId="6B72E5EA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A7DBB" w14:textId="77777777" w:rsidR="001E35E1" w:rsidRPr="007B2000" w:rsidRDefault="00A82A1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денний стаціонар при амбулаторно-поліклінічному</w:t>
            </w: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65D65B21" w14:textId="0ACF94D1" w:rsidR="001E35E1" w:rsidRPr="007B2000" w:rsidRDefault="001E35E1" w:rsidP="004C4F62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жіночої консультації 3</w:t>
            </w:r>
            <w:r w:rsidR="004C4F62" w:rsidRPr="006527C9">
              <w:rPr>
                <w:sz w:val="22"/>
                <w:szCs w:val="22"/>
                <w:lang w:val="uk-UA"/>
              </w:rPr>
              <w:t xml:space="preserve">    </w:t>
            </w:r>
            <w:r w:rsidR="004C4F6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4C4F6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4C4F62">
              <w:rPr>
                <w:sz w:val="22"/>
                <w:szCs w:val="22"/>
                <w:lang w:val="uk-UA"/>
              </w:rPr>
              <w:t xml:space="preserve"> </w:t>
            </w:r>
            <w:r w:rsidR="00275BE1" w:rsidRPr="007B2000">
              <w:rPr>
                <w:sz w:val="22"/>
                <w:szCs w:val="22"/>
                <w:lang w:val="uk-UA"/>
              </w:rPr>
              <w:t>,</w:t>
            </w:r>
          </w:p>
        </w:tc>
      </w:tr>
      <w:tr w:rsidR="001E35E1" w:rsidRPr="007B2000" w14:paraId="5F413F7D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B358C" w14:textId="3A910C1E" w:rsidR="001E35E1" w:rsidRPr="007B2000" w:rsidRDefault="00A82A11" w:rsidP="006527C9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закладі (підрозділі) на 9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6527C9">
              <w:rPr>
                <w:sz w:val="22"/>
                <w:szCs w:val="22"/>
                <w:lang w:val="en-US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ліжок,</w:t>
            </w: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2772194C" w14:textId="77777777" w:rsidR="001E35E1" w:rsidRPr="007B2000" w:rsidRDefault="001E35E1" w:rsidP="00577B8D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диспансерного відділення (лікарні або </w:t>
            </w:r>
          </w:p>
        </w:tc>
      </w:tr>
      <w:tr w:rsidR="001E35E1" w:rsidRPr="007B2000" w14:paraId="513B6C8C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D982B" w14:textId="77777777" w:rsidR="001E35E1" w:rsidRPr="007B2000" w:rsidRDefault="00A82A1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для дітей віком 0-17 років включно</w:t>
            </w:r>
          </w:p>
        </w:tc>
        <w:tc>
          <w:tcPr>
            <w:tcW w:w="2366" w:type="pct"/>
            <w:tcBorders>
              <w:left w:val="nil"/>
              <w:right w:val="nil"/>
            </w:tcBorders>
            <w:shd w:val="clear" w:color="auto" w:fill="auto"/>
          </w:tcPr>
          <w:p w14:paraId="213389D5" w14:textId="2D8455AB" w:rsidR="001E35E1" w:rsidRPr="002D1CF2" w:rsidRDefault="001E35E1" w:rsidP="002D1CF2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ru-RU"/>
              </w:rPr>
              <w:t>диспансеру) 4</w:t>
            </w:r>
            <w:r w:rsidR="002D1CF2" w:rsidRPr="006527C9">
              <w:rPr>
                <w:sz w:val="22"/>
                <w:szCs w:val="22"/>
                <w:lang w:val="uk-UA"/>
              </w:rPr>
              <w:t xml:space="preserve">    </w:t>
            </w:r>
            <w:r w:rsidR="002D1CF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2D1CF2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2D1CF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1E35E1" w:rsidRPr="007B2000" w14:paraId="626E9E79" w14:textId="77777777">
        <w:tc>
          <w:tcPr>
            <w:tcW w:w="2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00B3A" w14:textId="096706C9" w:rsidR="001E35E1" w:rsidRPr="007B2000" w:rsidRDefault="00A82A1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10</w:t>
            </w:r>
            <w:r w:rsidR="006527C9" w:rsidRPr="006527C9">
              <w:rPr>
                <w:sz w:val="22"/>
                <w:szCs w:val="22"/>
                <w:lang w:val="uk-UA"/>
              </w:rPr>
              <w:t xml:space="preserve">    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="00DB6C8A">
              <w:rPr>
                <w:b/>
                <w:sz w:val="22"/>
                <w:szCs w:val="22"/>
                <w:u w:val="single"/>
                <w:lang w:val="uk-UA"/>
              </w:rPr>
              <w:t>   </w:t>
            </w:r>
            <w:r w:rsidR="006527C9" w:rsidRPr="006527C9">
              <w:rPr>
                <w:b/>
                <w:sz w:val="22"/>
                <w:szCs w:val="22"/>
                <w:u w:val="single"/>
                <w:lang w:val="uk-UA"/>
              </w:rPr>
              <w:t> </w:t>
            </w:r>
            <w:r w:rsidRPr="007B2000">
              <w:rPr>
                <w:sz w:val="22"/>
                <w:szCs w:val="22"/>
                <w:lang w:val="uk-UA"/>
              </w:rPr>
              <w:t xml:space="preserve"> ліжок,</w:t>
            </w:r>
          </w:p>
        </w:tc>
        <w:tc>
          <w:tcPr>
            <w:tcW w:w="236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7B9E24" w14:textId="77777777" w:rsidR="001E35E1" w:rsidRPr="007B2000" w:rsidRDefault="001E35E1" w:rsidP="00577B8D">
            <w:pPr>
              <w:rPr>
                <w:sz w:val="22"/>
                <w:szCs w:val="22"/>
                <w:lang w:val="ru-RU"/>
              </w:rPr>
            </w:pPr>
          </w:p>
        </w:tc>
      </w:tr>
    </w:tbl>
    <w:p w14:paraId="48C2682A" w14:textId="77777777" w:rsidR="001C185E" w:rsidRDefault="001C185E" w:rsidP="001E35E1">
      <w:pPr>
        <w:rPr>
          <w:lang w:val="ru-RU"/>
        </w:rPr>
      </w:pPr>
    </w:p>
    <w:p w14:paraId="6522F5C9" w14:textId="77777777" w:rsidR="00B4331B" w:rsidRPr="007B2000" w:rsidRDefault="001C185E" w:rsidP="001E35E1">
      <w:pPr>
        <w:rPr>
          <w:lang w:val="ru-RU"/>
        </w:rPr>
      </w:pPr>
      <w:r>
        <w:rPr>
          <w:lang w:val="ru-RU"/>
        </w:rPr>
        <w:br w:type="page"/>
      </w:r>
    </w:p>
    <w:p w14:paraId="093C1AC1" w14:textId="77777777" w:rsidR="00980AC2" w:rsidRPr="007B2000" w:rsidRDefault="001E35E1" w:rsidP="006D0D77">
      <w:pPr>
        <w:pStyle w:val="a3"/>
        <w:rPr>
          <w:sz w:val="16"/>
          <w:szCs w:val="16"/>
          <w:lang w:val="ru-RU"/>
        </w:rPr>
      </w:pPr>
      <w:r w:rsidRPr="007B2000">
        <w:lastRenderedPageBreak/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47BE85E9" w14:textId="77777777" w:rsidTr="0053462C">
        <w:tc>
          <w:tcPr>
            <w:tcW w:w="4926" w:type="dxa"/>
            <w:shd w:val="clear" w:color="auto" w:fill="auto"/>
          </w:tcPr>
          <w:p w14:paraId="61DB25D1" w14:textId="77777777" w:rsidR="00980AC2" w:rsidRPr="0053462C" w:rsidRDefault="00BB6968" w:rsidP="00BB6968">
            <w:pPr>
              <w:pStyle w:val="a3"/>
              <w:rPr>
                <w:sz w:val="20"/>
                <w:szCs w:val="20"/>
                <w:lang w:val="en-US"/>
              </w:rPr>
            </w:pPr>
            <w:r w:rsidRPr="0053462C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14:paraId="2F46BC9C" w14:textId="77777777" w:rsidR="00980AC2" w:rsidRPr="0053462C" w:rsidRDefault="00980AC2" w:rsidP="0053462C">
            <w:pPr>
              <w:pStyle w:val="a3"/>
              <w:jc w:val="right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14:paraId="7324224B" w14:textId="77777777" w:rsidR="001E35E1" w:rsidRPr="007B2000" w:rsidRDefault="001E35E1" w:rsidP="001E35E1">
      <w:pPr>
        <w:pStyle w:val="a3"/>
        <w:rPr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4"/>
        <w:gridCol w:w="641"/>
        <w:gridCol w:w="1180"/>
        <w:gridCol w:w="1182"/>
        <w:gridCol w:w="1236"/>
        <w:gridCol w:w="1263"/>
        <w:gridCol w:w="1421"/>
      </w:tblGrid>
      <w:tr w:rsidR="001E35E1" w:rsidRPr="00AA0940" w14:paraId="1AE43F77" w14:textId="77777777">
        <w:trPr>
          <w:cantSplit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919B" w14:textId="48D741DC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92B29C" w14:textId="77777777" w:rsidR="001E35E1" w:rsidRPr="007B2000" w:rsidRDefault="001E35E1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F990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02ED" w14:textId="77777777" w:rsidR="001E35E1" w:rsidRPr="007B2000" w:rsidRDefault="0068343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F81ED9" w:rsidRPr="007B2000">
              <w:rPr>
                <w:b/>
                <w:lang w:val="uk-UA"/>
              </w:rPr>
              <w:t xml:space="preserve"> тому числі в полік</w:t>
            </w:r>
            <w:r w:rsidR="001E35E1" w:rsidRPr="007B2000">
              <w:rPr>
                <w:b/>
                <w:lang w:val="uk-UA"/>
              </w:rPr>
              <w:t xml:space="preserve">лініці (амбулаторії), </w:t>
            </w:r>
          </w:p>
          <w:p w14:paraId="6B6DEA14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</w:t>
            </w:r>
            <w:r w:rsidR="00F81ED9" w:rsidRPr="007B2000">
              <w:rPr>
                <w:b/>
                <w:lang w:val="uk-UA"/>
              </w:rPr>
              <w:t xml:space="preserve">, </w:t>
            </w:r>
            <w:r w:rsidRPr="007B2000">
              <w:rPr>
                <w:b/>
                <w:lang w:val="uk-UA"/>
              </w:rPr>
              <w:t>консультації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F301" w14:textId="77777777" w:rsidR="001E35E1" w:rsidRPr="007B2000" w:rsidRDefault="001E35E1" w:rsidP="00A7684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</w:t>
            </w:r>
          </w:p>
          <w:p w14:paraId="62AC6360" w14:textId="77777777" w:rsidR="00153C5E" w:rsidRPr="007B2000" w:rsidRDefault="00AE2FCA" w:rsidP="00A76849">
            <w:pPr>
              <w:ind w:right="-144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  <w:r w:rsidR="00A76849" w:rsidRPr="007B2000">
              <w:rPr>
                <w:b/>
                <w:lang w:val="uk-UA"/>
              </w:rPr>
              <w:t>працівників</w:t>
            </w:r>
            <w:r w:rsidR="00A76849" w:rsidRPr="00535951">
              <w:rPr>
                <w:b/>
                <w:lang w:val="ru-RU"/>
              </w:rPr>
              <w:t xml:space="preserve"> </w:t>
            </w:r>
            <w:r w:rsidR="001E35E1" w:rsidRPr="007B2000">
              <w:rPr>
                <w:b/>
                <w:lang w:val="uk-UA"/>
              </w:rPr>
              <w:t xml:space="preserve">у </w:t>
            </w:r>
          </w:p>
          <w:p w14:paraId="0A6D3704" w14:textId="77777777" w:rsidR="001E35E1" w:rsidRPr="007B2000" w:rsidRDefault="001E35E1" w:rsidP="00A7684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цілому в зак</w:t>
            </w:r>
            <w:r w:rsidR="00153C5E" w:rsidRPr="007B2000">
              <w:rPr>
                <w:b/>
                <w:lang w:val="uk-UA"/>
              </w:rPr>
              <w:t>ла</w:t>
            </w:r>
            <w:r w:rsidRPr="007B2000">
              <w:rPr>
                <w:b/>
                <w:lang w:val="uk-UA"/>
              </w:rPr>
              <w:t>ді на зайнятих посадах</w:t>
            </w:r>
            <w:r w:rsidR="00AE2FCA" w:rsidRPr="007B2000">
              <w:rPr>
                <w:b/>
                <w:lang w:val="uk-UA"/>
              </w:rPr>
              <w:t>, осіб</w:t>
            </w:r>
          </w:p>
        </w:tc>
      </w:tr>
      <w:tr w:rsidR="001E35E1" w:rsidRPr="007B2000" w14:paraId="07096207" w14:textId="77777777">
        <w:trPr>
          <w:cantSplit/>
        </w:trPr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75BF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FF19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C56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B94E" w14:textId="77777777" w:rsidR="001E35E1" w:rsidRPr="007B2000" w:rsidRDefault="00153C5E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</w:t>
            </w:r>
            <w:r w:rsidR="001E35E1" w:rsidRPr="007B2000">
              <w:rPr>
                <w:b/>
                <w:lang w:val="uk-UA"/>
              </w:rPr>
              <w:t>тих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CBEA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9D08" w14:textId="77777777" w:rsidR="001E35E1" w:rsidRPr="007B2000" w:rsidRDefault="00153C5E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</w:t>
            </w:r>
            <w:r w:rsidR="001E35E1" w:rsidRPr="007B2000">
              <w:rPr>
                <w:b/>
                <w:lang w:val="uk-UA"/>
              </w:rPr>
              <w:t>тих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319E" w14:textId="77777777" w:rsidR="001E35E1" w:rsidRPr="007B2000" w:rsidRDefault="001E35E1" w:rsidP="00A76849">
            <w:pPr>
              <w:rPr>
                <w:b/>
                <w:lang w:val="uk-UA"/>
              </w:rPr>
            </w:pPr>
          </w:p>
        </w:tc>
      </w:tr>
      <w:tr w:rsidR="001E35E1" w:rsidRPr="007B2000" w14:paraId="34060E83" w14:textId="77777777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21D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B586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7FD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B99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ABA3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3188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36B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1E35E1" w:rsidRPr="007B2000" w14:paraId="57AE771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BBB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</w:t>
            </w:r>
            <w:r w:rsidR="00C7783D" w:rsidRPr="007B2000">
              <w:rPr>
                <w:sz w:val="22"/>
                <w:szCs w:val="22"/>
                <w:lang w:val="uk-UA"/>
              </w:rPr>
              <w:t xml:space="preserve">і, </w:t>
            </w:r>
            <w:r w:rsidR="0053206B" w:rsidRPr="007B2000">
              <w:rPr>
                <w:sz w:val="22"/>
                <w:szCs w:val="22"/>
                <w:lang w:val="uk-UA"/>
              </w:rPr>
              <w:t>у</w:t>
            </w:r>
            <w:r w:rsidRPr="007B2000">
              <w:rPr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8477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828C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3356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5B75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82F3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9067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9D0F87D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59F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  <w:p w14:paraId="49E1FD8D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керівники закладів та їх заступники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ED6D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5B5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21D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392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2C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D35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46347D1" w14:textId="77777777" w:rsidTr="00BD7ABD">
        <w:tc>
          <w:tcPr>
            <w:tcW w:w="1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8504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терапевти, усього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A75F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B4D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60F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AC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008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E0A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2FA154E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A22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 дільничні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51E9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D0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770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072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6B9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70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61AD445" w14:textId="77777777" w:rsidTr="00CC3D5B">
        <w:trPr>
          <w:trHeight w:val="70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044A6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цехової лікарської </w:t>
            </w:r>
          </w:p>
          <w:p w14:paraId="2E268320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дільниці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12EFB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40A2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76CF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CFD8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5FE4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9B1E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7D9C679" w14:textId="77777777" w:rsidTr="00CC3D5B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1D88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 підліткові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24E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512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C4D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5CF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C50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629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EAC3F43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C95A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загальної практики-</w:t>
            </w:r>
          </w:p>
          <w:p w14:paraId="34FC60C8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сімейної   медицини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9F63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84C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B7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0C6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9A4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D37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5A6F007" w14:textId="77777777" w:rsidTr="00BD7ABD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36F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пульмонологи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47D9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377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655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5CC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114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540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F938034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F677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F65D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446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C52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9F8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4F9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160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9A5EE5C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22E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ревматологи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3000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626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645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EDD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674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94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D2FCA7B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20E6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кардіоревматологи </w:t>
            </w:r>
          </w:p>
          <w:p w14:paraId="4F1923D2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0A54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069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B30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347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7F8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D31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B14C423" w14:textId="77777777" w:rsidTr="00CC3D5B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6F7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6A1C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68B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5B2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6A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54C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5E5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27D965F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3B6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гастроентерологи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9006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EB6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C0B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44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B8D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FEE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137A51C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744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962E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1A7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D9B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FC5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061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AFE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9B75FF6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BBE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дієтологи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4FF5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631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313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C5E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F35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AE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6AA2E93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8BF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130F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010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74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8BE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2F1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BAC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AB1181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103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CAC8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3CE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AF5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DB5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90C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7CB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F914116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9F3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ендокринологи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437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79A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D3E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509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7A3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2E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7B5AC7B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9952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BEB3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9FB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E16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FF2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F60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97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25838D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863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алергологи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6F4E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5C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015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605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F63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04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1CEFECC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0173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7529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A4A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413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8F9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0E3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FC2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F75197F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B7A4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гематологи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F20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1B5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5CC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4B2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03D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E4B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40A799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EEE2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3475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CF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88A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8AD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627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862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2604C34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5864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інфекціоністи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D98E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5B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EAF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C30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86F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482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0A0CFD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0B4E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93D2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9A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AEF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8AB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0C1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62A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4D9EBE9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AB99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фізіотерапевти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D86A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71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DA1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85C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8ED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B77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993E15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7A5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лікувальної</w:t>
            </w:r>
          </w:p>
          <w:p w14:paraId="3763F227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фізкультури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9A83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4CF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3EA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939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A6F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A0B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4AB7F6A" w14:textId="77777777" w:rsidTr="00BD7ABD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51C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лікарі зі спортивної </w:t>
            </w:r>
          </w:p>
          <w:p w14:paraId="3DEB9DBA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медицини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B826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398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0B4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23E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03D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E0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5F75149" w14:textId="77777777" w:rsidTr="00BD7ABD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DC6D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лікарі з функціональної </w:t>
            </w:r>
          </w:p>
          <w:p w14:paraId="106C100D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7D05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E86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5F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E50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E1E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9EB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DCEAFA1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98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D21A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02D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D25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299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809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88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F342599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316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6014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E0A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CE3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385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5C3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7D9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1572C79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D70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серцево-судинні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5918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CB8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E3C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B6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41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3D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BB8B972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EEBB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 торакальні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4E6F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AB4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8A0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E49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8D3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87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1182BF8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E42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хірурги-проктологи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ADA2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E9A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A8A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C13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58A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563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F4067B1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7958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ортопеди-травматологи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2446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5C3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41B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930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433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BD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487721E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04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5F6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6F5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720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E4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D7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6D0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13542C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DB2B" w14:textId="77777777" w:rsidR="004A0F7F" w:rsidRPr="007B2000" w:rsidRDefault="004A0F7F" w:rsidP="00A7684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урологи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B440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B47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3D4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87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14F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51B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634FA4C8" w14:textId="77777777" w:rsidR="00AD33A0" w:rsidRPr="007B2000" w:rsidRDefault="00AD33A0" w:rsidP="00577B8D">
      <w:pPr>
        <w:jc w:val="right"/>
        <w:rPr>
          <w:lang w:val="ru-RU"/>
        </w:rPr>
        <w:sectPr w:rsidR="00AD33A0" w:rsidRPr="007B2000" w:rsidSect="00153C5E">
          <w:headerReference w:type="even" r:id="rId7"/>
          <w:footerReference w:type="even" r:id="rId8"/>
          <w:footerReference w:type="default" r:id="rId9"/>
          <w:headerReference w:type="first" r:id="rId10"/>
          <w:pgSz w:w="11906" w:h="16838"/>
          <w:pgMar w:top="720" w:right="851" w:bottom="357" w:left="1418" w:header="709" w:footer="709" w:gutter="0"/>
          <w:pgNumType w:start="1"/>
          <w:cols w:space="708"/>
          <w:titlePg/>
          <w:docGrid w:linePitch="381"/>
        </w:sect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4"/>
        <w:gridCol w:w="511"/>
        <w:gridCol w:w="1147"/>
        <w:gridCol w:w="1149"/>
        <w:gridCol w:w="1202"/>
        <w:gridCol w:w="1228"/>
        <w:gridCol w:w="1378"/>
      </w:tblGrid>
      <w:tr w:rsidR="001E35E1" w:rsidRPr="007B2000" w14:paraId="796FA589" w14:textId="77777777"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17A5B" w14:textId="627804A6" w:rsidR="001E35E1" w:rsidRPr="007B2000" w:rsidRDefault="00ED0C80" w:rsidP="00577B8D">
            <w:pPr>
              <w:jc w:val="right"/>
              <w:rPr>
                <w:lang w:val="uk-UA"/>
              </w:rPr>
            </w:pPr>
            <w:r w:rsidRPr="007B2000">
              <w:rPr>
                <w:lang w:val="ru-RU"/>
              </w:rPr>
              <w:lastRenderedPageBreak/>
              <w:t>П</w:t>
            </w:r>
            <w:r w:rsidR="001E35E1" w:rsidRPr="007B2000">
              <w:rPr>
                <w:lang w:val="uk-UA"/>
              </w:rPr>
              <w:t xml:space="preserve">родовження таблиці </w:t>
            </w:r>
            <w:r w:rsidR="001E35E1" w:rsidRPr="007B2000">
              <w:rPr>
                <w:b/>
                <w:lang w:val="uk-UA"/>
              </w:rPr>
              <w:t>1100</w:t>
            </w:r>
          </w:p>
        </w:tc>
      </w:tr>
      <w:tr w:rsidR="001E35E1" w:rsidRPr="00AA0940" w14:paraId="786E0AB5" w14:textId="77777777" w:rsidTr="004A0F7F">
        <w:trPr>
          <w:cantSplit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669D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3855A" w14:textId="77777777" w:rsidR="001E35E1" w:rsidRPr="007B2000" w:rsidRDefault="001E35E1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B240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11F3" w14:textId="77777777" w:rsidR="001E35E1" w:rsidRPr="007B2000" w:rsidRDefault="0068343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E35E1" w:rsidRPr="007B2000">
              <w:rPr>
                <w:b/>
                <w:lang w:val="uk-UA"/>
              </w:rPr>
              <w:t xml:space="preserve"> тому числі в полік-лініці (амбулаторії), </w:t>
            </w:r>
          </w:p>
          <w:p w14:paraId="4B8B62CE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646" w14:textId="77777777" w:rsidR="00AE2FCA" w:rsidRPr="007B2000" w:rsidRDefault="00AE2FCA" w:rsidP="00A7684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</w:t>
            </w:r>
          </w:p>
          <w:p w14:paraId="4DAC8250" w14:textId="77777777" w:rsidR="00AE2FCA" w:rsidRPr="007B2000" w:rsidRDefault="00AE2FCA" w:rsidP="00A76849">
            <w:pPr>
              <w:ind w:right="-145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працівників у </w:t>
            </w:r>
          </w:p>
          <w:p w14:paraId="6E100A75" w14:textId="77777777" w:rsidR="001E35E1" w:rsidRPr="007B2000" w:rsidRDefault="00AE2FCA" w:rsidP="00A7684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цілому в закладі на зайнятих посадах, осіб</w:t>
            </w:r>
          </w:p>
        </w:tc>
      </w:tr>
      <w:tr w:rsidR="001E35E1" w:rsidRPr="007B2000" w14:paraId="3EB71CF1" w14:textId="77777777" w:rsidTr="004A0F7F">
        <w:trPr>
          <w:cantSplit/>
        </w:trPr>
        <w:tc>
          <w:tcPr>
            <w:tcW w:w="1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AA6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16C0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926C" w14:textId="77777777" w:rsidR="001E35E1" w:rsidRPr="007B2000" w:rsidRDefault="00843914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штат</w:t>
            </w:r>
            <w:r w:rsidR="001E35E1" w:rsidRPr="007B2000">
              <w:rPr>
                <w:b/>
                <w:lang w:val="uk-UA"/>
              </w:rPr>
              <w:t xml:space="preserve">них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2ECC" w14:textId="77777777" w:rsidR="001E35E1" w:rsidRPr="007B2000" w:rsidRDefault="00843914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</w:t>
            </w:r>
            <w:r w:rsidR="001E35E1" w:rsidRPr="007B2000">
              <w:rPr>
                <w:b/>
                <w:lang w:val="uk-UA"/>
              </w:rPr>
              <w:t>тих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21CC" w14:textId="77777777" w:rsidR="001E35E1" w:rsidRPr="007B2000" w:rsidRDefault="00843914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штат</w:t>
            </w:r>
            <w:r w:rsidR="001E35E1" w:rsidRPr="007B2000">
              <w:rPr>
                <w:b/>
                <w:lang w:val="uk-UA"/>
              </w:rPr>
              <w:t xml:space="preserve">них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7936" w14:textId="77777777" w:rsidR="001E35E1" w:rsidRPr="007B2000" w:rsidRDefault="00843914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</w:t>
            </w:r>
            <w:r w:rsidR="001E35E1" w:rsidRPr="007B2000">
              <w:rPr>
                <w:b/>
                <w:lang w:val="uk-UA"/>
              </w:rPr>
              <w:t>тих</w:t>
            </w: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C7E3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E35E1" w:rsidRPr="007B2000" w14:paraId="045371D7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C5A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129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8AB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97E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AA8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760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E7E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1E35E1" w:rsidRPr="007B2000" w14:paraId="60AE38EC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552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E7D0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0C47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C10F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7F2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5AE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4942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3DC88480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EAC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нейрохірурги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B667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76EC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E59F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CD7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A4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FDC7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5D47F7B0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7BC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EAD8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283F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F98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F841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9648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F24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37C54A09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4BD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анестезіологи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8C6A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C2D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6D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2792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13F6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8B07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093DE224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017B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9DBB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E4C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6C7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220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DCB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6BD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12EA03D5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54A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ендоскопісти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E2ED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7D0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7B11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8E0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6113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FEB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7F5F24BE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C956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онкологи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29A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9066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55AC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7F4D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8250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32F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19CF26D0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180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945F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52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6ED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0D8B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97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C0B1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6D3C3F12" w14:textId="77777777" w:rsidTr="004A0F7F">
        <w:trPr>
          <w:trHeight w:val="213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AB3E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радіологи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2D6A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DE5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7E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6903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982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A8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162C08EB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C91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стоматологи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973A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49AA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E13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B36D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0BE2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81D1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0D412207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89E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F68B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27D6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019A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804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777A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5BBD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2263FCAA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1B25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акушери-гінекологи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218C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E029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58B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2E50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A33A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E50E" w14:textId="77777777" w:rsidR="001E35E1" w:rsidRPr="001E0D62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B1F0FB0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D089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гінекологи</w:t>
            </w:r>
          </w:p>
          <w:p w14:paraId="7BACFC3F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дитячого та підліткового</w:t>
            </w:r>
          </w:p>
          <w:p w14:paraId="3655ED0E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віку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08C8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A3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838C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76B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10D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11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DDB5AF8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C7B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педіатри, усього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37B4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D93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C1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D63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88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5ED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2996E2C" w14:textId="77777777" w:rsidTr="004A0F7F">
        <w:trPr>
          <w:trHeight w:val="70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D9A49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дільничні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4B337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C36E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1E67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290A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476F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3C35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52A0E19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CBD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міських дільниць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05B1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86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6E6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363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EE7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293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D52B98A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B211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педіатри-неонатологи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1FFA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7F9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2EB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66D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2F9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63C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1FA725B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9A5C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офтальмологи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69E2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A7E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B6C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88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04C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053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8C7D53F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E93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2E5C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AE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6E2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331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41D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71B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C71E095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236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отоларингологи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0AB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2BC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1C7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7FB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571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9C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09A9345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3E5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E1C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2AA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BAE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39C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903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0FA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A524C15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5D7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фтизіатри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18FA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E9A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029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DFD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BB0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F4C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C521BE8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101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3B79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716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DA6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696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438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B9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78ED681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B23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невропатологи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97C0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76C4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2B1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00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9E5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FCE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EE0638C" w14:textId="77777777" w:rsidTr="004A0F7F">
        <w:trPr>
          <w:trHeight w:val="520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7C943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неврологи  </w:t>
            </w:r>
          </w:p>
          <w:p w14:paraId="6480E43B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0A3EB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D4B3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B0C1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CA8E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85CC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BBA8C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41DAC13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823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рефлексотерапевти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F703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EC9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E1D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BEC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776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1F8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9AE4ACC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1377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психіатри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AFC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F60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B3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834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415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F5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7D181D7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3BD1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9440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0E2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84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1FC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3B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4F7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3973C05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761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наркологи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38A7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0BE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51D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C80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7D7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2E4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3D2F6F9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10B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психотерапевти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04FA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A43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B11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9FE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731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94E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7A0FF06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9DF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лікарі-психологи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A91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5C4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D95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D37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706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DAE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29B2CC9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5FA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сексопатологи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EC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1B6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526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2F6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23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E71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ECE213F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CD1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дерматовенерологи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4E5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EA6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048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6EB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E4E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47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419BE6E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16E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6FE3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106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67C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A1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17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7AB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70473BC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4B8B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патологоанатоми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EC36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AFD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2F0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5B6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CD1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BDC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1CF7F81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BC5B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65B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CCD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67D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6A9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75E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5E1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47F4AB5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3CB9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бактеріологи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5C46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C5D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BB5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DF5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9AD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179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F47BC37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AF3C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лікарі-епідеміологи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7474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5019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8D4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8720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C88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4D6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C8CDF39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729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токсикологи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0E0A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6FE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85D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E338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D241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EBA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859EAF9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615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лікарі-лаборанти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DE72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496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8AD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19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5577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82E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5F24723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2840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лаборанти-</w:t>
            </w:r>
          </w:p>
          <w:p w14:paraId="344CF844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1A74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8E2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9ED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AA6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9353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C9CB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1D1D1EF" w14:textId="77777777" w:rsidTr="004A0F7F"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F41E" w14:textId="77777777" w:rsidR="004A0F7F" w:rsidRPr="007B2000" w:rsidRDefault="004A0F7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D3AE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7735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DA2F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242C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9CA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8352" w14:textId="77777777" w:rsidR="004A0F7F" w:rsidRPr="001E0D62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596F7BF0" w14:textId="77777777" w:rsidR="001E35E1" w:rsidRPr="007B2000" w:rsidRDefault="001E35E1" w:rsidP="001E35E1">
      <w:pPr>
        <w:rPr>
          <w:lang w:val="ru-RU"/>
        </w:rPr>
      </w:pPr>
    </w:p>
    <w:p w14:paraId="24F29648" w14:textId="77777777" w:rsidR="00AE2FCA" w:rsidRPr="007B2000" w:rsidRDefault="00AE2FCA" w:rsidP="001E35E1">
      <w:pPr>
        <w:rPr>
          <w:lang w:val="ru-RU"/>
        </w:rPr>
      </w:pPr>
    </w:p>
    <w:p w14:paraId="097C17CF" w14:textId="77777777" w:rsidR="00AD33A0" w:rsidRPr="007B2000" w:rsidRDefault="00A76849" w:rsidP="001E35E1">
      <w:pPr>
        <w:rPr>
          <w:lang w:val="ru-RU"/>
        </w:rPr>
      </w:pPr>
      <w:r w:rsidRPr="007B2000">
        <w:rPr>
          <w:lang w:val="ru-RU"/>
        </w:rPr>
        <w:lastRenderedPageBreak/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642"/>
        <w:gridCol w:w="1133"/>
        <w:gridCol w:w="1232"/>
        <w:gridCol w:w="1237"/>
        <w:gridCol w:w="1264"/>
        <w:gridCol w:w="1422"/>
      </w:tblGrid>
      <w:tr w:rsidR="001E35E1" w:rsidRPr="007B2000" w14:paraId="303D3FF6" w14:textId="77777777"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16E5" w14:textId="31573E7B" w:rsidR="001E35E1" w:rsidRPr="007B2000" w:rsidRDefault="00ED0C80" w:rsidP="00577B8D">
            <w:pPr>
              <w:jc w:val="right"/>
              <w:rPr>
                <w:lang w:val="uk-UA"/>
              </w:rPr>
            </w:pPr>
            <w:r w:rsidRPr="007B2000">
              <w:rPr>
                <w:lang w:val="uk-UA"/>
              </w:rPr>
              <w:lastRenderedPageBreak/>
              <w:t>П</w:t>
            </w:r>
            <w:r w:rsidR="001E35E1" w:rsidRPr="007B2000">
              <w:rPr>
                <w:lang w:val="uk-UA"/>
              </w:rPr>
              <w:t xml:space="preserve">родовження таблиці </w:t>
            </w:r>
            <w:r w:rsidR="001E35E1" w:rsidRPr="007B2000">
              <w:rPr>
                <w:b/>
                <w:lang w:val="uk-UA"/>
              </w:rPr>
              <w:t>1100</w:t>
            </w:r>
          </w:p>
        </w:tc>
      </w:tr>
      <w:tr w:rsidR="001E35E1" w:rsidRPr="00AA0940" w14:paraId="100CBA10" w14:textId="77777777">
        <w:trPr>
          <w:cantSplit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8214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A1E91" w14:textId="77777777" w:rsidR="001E35E1" w:rsidRPr="007B2000" w:rsidRDefault="001E35E1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90B2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C56B" w14:textId="77777777" w:rsidR="001E35E1" w:rsidRPr="007B2000" w:rsidRDefault="0068343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E35E1" w:rsidRPr="007B2000">
              <w:rPr>
                <w:b/>
                <w:lang w:val="uk-UA"/>
              </w:rPr>
              <w:t xml:space="preserve"> тому числі в поліклініці (амбулаторії), </w:t>
            </w:r>
          </w:p>
          <w:p w14:paraId="6C6C8205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E63E" w14:textId="77777777" w:rsidR="00AE2FCA" w:rsidRPr="007B2000" w:rsidRDefault="00AE2FCA" w:rsidP="00A7684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</w:t>
            </w:r>
          </w:p>
          <w:p w14:paraId="31C185B5" w14:textId="77777777" w:rsidR="00AE2FCA" w:rsidRPr="007B2000" w:rsidRDefault="00AE2FCA" w:rsidP="00A76849">
            <w:pPr>
              <w:ind w:right="-144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працівників у </w:t>
            </w:r>
          </w:p>
          <w:p w14:paraId="68333888" w14:textId="77777777" w:rsidR="001E35E1" w:rsidRPr="007B2000" w:rsidRDefault="00AE2FCA" w:rsidP="00A7684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цілому в закладі на зайнятих посадах, осіб</w:t>
            </w:r>
          </w:p>
        </w:tc>
      </w:tr>
      <w:tr w:rsidR="001E35E1" w:rsidRPr="007B2000" w14:paraId="509E8143" w14:textId="77777777">
        <w:trPr>
          <w:cantSplit/>
        </w:trPr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A691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FB3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9CDC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A76C" w14:textId="77777777" w:rsidR="001E35E1" w:rsidRPr="007B2000" w:rsidRDefault="00843914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</w:t>
            </w:r>
            <w:r w:rsidR="001E35E1" w:rsidRPr="007B2000">
              <w:rPr>
                <w:b/>
                <w:lang w:val="uk-UA"/>
              </w:rPr>
              <w:t>тих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ABAF" w14:textId="77777777" w:rsidR="001E35E1" w:rsidRPr="007B2000" w:rsidRDefault="001E35E1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ш</w:t>
            </w:r>
            <w:r w:rsidR="00843914" w:rsidRPr="007B2000">
              <w:rPr>
                <w:b/>
                <w:lang w:val="uk-UA"/>
              </w:rPr>
              <w:t>тат</w:t>
            </w:r>
            <w:r w:rsidRPr="007B2000">
              <w:rPr>
                <w:b/>
                <w:lang w:val="uk-UA"/>
              </w:rPr>
              <w:t xml:space="preserve">них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1D10" w14:textId="77777777" w:rsidR="001E35E1" w:rsidRPr="007B2000" w:rsidRDefault="00843914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</w:t>
            </w:r>
            <w:r w:rsidR="001E35E1" w:rsidRPr="007B2000">
              <w:rPr>
                <w:b/>
                <w:lang w:val="uk-UA"/>
              </w:rPr>
              <w:t>тих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30A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E35E1" w:rsidRPr="007B2000" w14:paraId="1275A5C9" w14:textId="77777777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DE1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5912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CF3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E852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56F2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4DB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75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1E35E1" w:rsidRPr="007B2000" w14:paraId="6D22990D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C24C" w14:textId="77777777" w:rsidR="001E35E1" w:rsidRPr="007B2000" w:rsidRDefault="001E35E1" w:rsidP="00A7684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лікарі-імунологи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B2E1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3057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41D7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8C7A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0713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4D2D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7E279489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8287" w14:textId="77777777" w:rsidR="001E35E1" w:rsidRPr="007B2000" w:rsidRDefault="00F71ECE" w:rsidP="00A7684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sz w:val="22"/>
                <w:szCs w:val="22"/>
                <w:lang w:val="uk-UA"/>
              </w:rPr>
              <w:t xml:space="preserve"> тому числі дитячі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6A29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56B3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686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5FD2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DD86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62D" w14:textId="77777777" w:rsidR="001E35E1" w:rsidRPr="00317048" w:rsidRDefault="001E35E1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26C6F0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43F4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ультразвукової</w:t>
            </w:r>
          </w:p>
          <w:p w14:paraId="208DCEF8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C613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B9C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7F9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0F6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CE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494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EE5FADD" w14:textId="77777777" w:rsidTr="00CC3D5B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14C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рентгенологи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B77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C05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C65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7BB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680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F67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1D84EF1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CA3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приймального</w:t>
            </w:r>
          </w:p>
          <w:p w14:paraId="0DB29694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відділення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6BAF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9B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46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8979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A991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0BD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A509DF0" w14:textId="77777777" w:rsidTr="00CC3D5B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0BB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загальні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FCDB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3CE0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0349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0446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77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B71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3C5BB31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831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санологи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57C5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14B4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4322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7865" w14:textId="77777777" w:rsidR="004A0F7F" w:rsidRPr="00317048" w:rsidRDefault="004A0F7F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D1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85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51A5955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95E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судово-психіатричні</w:t>
            </w:r>
          </w:p>
          <w:p w14:paraId="05F931CC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експерти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252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B0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BFB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931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80A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343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EBD972F" w14:textId="77777777" w:rsidTr="00CC3D5B"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790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статистики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864F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33C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4FA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79A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08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A3A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FE4A876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CB87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методисти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1A2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1AA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5A9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88E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FB4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FDC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25F26ED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9A9" w14:textId="77777777" w:rsidR="004A0F7F" w:rsidRPr="007B2000" w:rsidRDefault="004A0F7F" w:rsidP="00BD7ABD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інтерни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765D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99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CAA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6B6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C04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973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9BB9EF2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02D" w14:textId="77777777" w:rsidR="004A0F7F" w:rsidRPr="007B2000" w:rsidRDefault="004A0F7F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1C2A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4B7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677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A8B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DA0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3A2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8EABDEE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882" w14:textId="77777777" w:rsidR="004A0F7F" w:rsidRPr="007B2000" w:rsidRDefault="004A0F7F" w:rsidP="00BD7ABD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Спеціалісти з вищою немедичною освітою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90F7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102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5E8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8F7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0FC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A0E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D475E05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B16" w14:textId="77777777" w:rsidR="004A0F7F" w:rsidRPr="007B2000" w:rsidRDefault="004A0F7F" w:rsidP="00BD7ABD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9CEC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F31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57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16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3EB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12A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7E53833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AAA" w14:textId="77777777" w:rsidR="004A0F7F" w:rsidRPr="007B2000" w:rsidRDefault="004A0F7F" w:rsidP="004A0F7F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Середній медперсонал,</w:t>
            </w:r>
            <w:r w:rsidRPr="004A0F7F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en-US"/>
              </w:rPr>
              <w:t xml:space="preserve">     </w:t>
            </w: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78C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5CE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82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4D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9F3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5B3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2EB23665" w14:textId="77777777" w:rsidTr="00CC3D5B">
        <w:tc>
          <w:tcPr>
            <w:tcW w:w="1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F9F5" w14:textId="77777777" w:rsidR="004A0F7F" w:rsidRPr="007B2000" w:rsidRDefault="004A0F7F" w:rsidP="00BD7ABD">
            <w:pPr>
              <w:ind w:left="284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за </w:t>
            </w:r>
          </w:p>
          <w:p w14:paraId="16E70865" w14:textId="77777777" w:rsidR="004A0F7F" w:rsidRPr="007B2000" w:rsidRDefault="004A0F7F" w:rsidP="00BD7ABD">
            <w:pPr>
              <w:ind w:left="284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спеціальностями:  </w:t>
            </w:r>
          </w:p>
          <w:p w14:paraId="3839BCBF" w14:textId="77777777" w:rsidR="004A0F7F" w:rsidRPr="007B2000" w:rsidRDefault="004A0F7F" w:rsidP="00BD7ABD">
            <w:pPr>
              <w:ind w:left="284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медичні сестри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ABC1" w14:textId="77777777" w:rsidR="004A0F7F" w:rsidRPr="007B2000" w:rsidRDefault="004A0F7F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BFB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969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0C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9F9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478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580AE95" w14:textId="77777777" w:rsidTr="00CC3D5B">
        <w:trPr>
          <w:trHeight w:val="292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</w:tcPr>
          <w:p w14:paraId="05DD9751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2A1A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FFF8A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F303F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EC311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24EE3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D3AC2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E4603A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679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F2D3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4DA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16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EA3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7FB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88F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97E9026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B9C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B1E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7A0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EFC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769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5BC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510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635E319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DF65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техніки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D426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80F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17F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13D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A1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131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FC990FD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116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клінічних лабораторій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7C04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62D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E31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AF4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430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7B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3E0DE556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BE1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патолого-анатомічного відділення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206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8B6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9CB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22B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BD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A3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13EADD0E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EE28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рентгенолаборанти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44D2D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664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9A3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F83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0D5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187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AE24F25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D6E" w14:textId="77777777" w:rsidR="004A0F7F" w:rsidRPr="007B2000" w:rsidRDefault="004A0F7F" w:rsidP="00A76849">
            <w:pPr>
              <w:ind w:left="280" w:firstLine="38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медичні сестри фізіотерапевтичних кабінетів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D969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397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0CB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2F0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1C7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F38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77F283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4D5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медичні статистики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319C6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BE7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8BC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466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B3D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B06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7C2F01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C1E9" w14:textId="77777777" w:rsidR="004A0F7F" w:rsidRPr="007B2000" w:rsidRDefault="004A0F7F" w:rsidP="00A76849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інший медичний 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F245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06C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CAB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07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BB9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4FD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55421F13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FF18" w14:textId="77777777" w:rsidR="004A0F7F" w:rsidRPr="007B2000" w:rsidRDefault="004A0F7F" w:rsidP="00A76849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Провізори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19E7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93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EAA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50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8D0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EE55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C35B05A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0D4" w14:textId="77777777" w:rsidR="004A0F7F" w:rsidRPr="007B2000" w:rsidRDefault="004A0F7F" w:rsidP="00A76849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Фармацевти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FB88F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FCD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D65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E36C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AC0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EC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0293F515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EC7" w14:textId="77777777" w:rsidR="004A0F7F" w:rsidRPr="007B2000" w:rsidRDefault="004A0F7F" w:rsidP="00A76849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F938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936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1A94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8E23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9DA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AC7D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6D0F715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D8E" w14:textId="77777777" w:rsidR="004A0F7F" w:rsidRPr="007B2000" w:rsidRDefault="004A0F7F" w:rsidP="00A76849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Інший персонал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94988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D90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3E48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2E5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A5CF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C6C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410F8EC3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C4A" w14:textId="77777777" w:rsidR="004A0F7F" w:rsidRPr="007B2000" w:rsidRDefault="004A0F7F" w:rsidP="00A76849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посад (підсумок рядків 1, 92-94, 106-109)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42BB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BAFB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E7C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B646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6922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EB0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A0F7F" w:rsidRPr="007B2000" w14:paraId="7DA8E057" w14:textId="77777777" w:rsidTr="00CC3D5B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D1A" w14:textId="77777777" w:rsidR="004A0F7F" w:rsidRPr="007B2000" w:rsidRDefault="004A0F7F" w:rsidP="00A76849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медичні сестри загальної практики-сімей-ної медицини (із рядка 95)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8541" w14:textId="77777777" w:rsidR="004A0F7F" w:rsidRPr="007B2000" w:rsidRDefault="004A0F7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DB0A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F2F7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999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3171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943E" w14:textId="77777777" w:rsidR="004A0F7F" w:rsidRPr="00317048" w:rsidRDefault="004A0F7F" w:rsidP="00CC3D5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52B3774B" w14:textId="77777777" w:rsidR="00AD33A0" w:rsidRPr="007B2000" w:rsidRDefault="00AD33A0" w:rsidP="001E35E1">
      <w:pPr>
        <w:jc w:val="both"/>
        <w:rPr>
          <w:b/>
          <w:bCs/>
          <w:lang w:val="uk-UA"/>
        </w:rPr>
        <w:sectPr w:rsidR="00AD33A0" w:rsidRPr="007B2000" w:rsidSect="004E3A49">
          <w:pgSz w:w="11906" w:h="16838"/>
          <w:pgMar w:top="720" w:right="851" w:bottom="357" w:left="1418" w:header="709" w:footer="709" w:gutter="0"/>
          <w:pgNumType w:start="5"/>
          <w:cols w:space="708"/>
          <w:docGrid w:linePitch="381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47E3D308" w14:textId="77777777" w:rsidTr="0053462C">
        <w:tc>
          <w:tcPr>
            <w:tcW w:w="4926" w:type="dxa"/>
            <w:shd w:val="clear" w:color="auto" w:fill="auto"/>
          </w:tcPr>
          <w:p w14:paraId="49F464AB" w14:textId="77777777"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lastRenderedPageBreak/>
              <w:t>Таблиця 1101</w:t>
            </w:r>
          </w:p>
        </w:tc>
        <w:tc>
          <w:tcPr>
            <w:tcW w:w="4927" w:type="dxa"/>
            <w:shd w:val="clear" w:color="auto" w:fill="auto"/>
          </w:tcPr>
          <w:p w14:paraId="3FC6C797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0A23B852" w14:textId="0A6085FE" w:rsidR="001E35E1" w:rsidRPr="007B2000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фізичних осіб-</w:t>
      </w:r>
      <w:r w:rsidR="001E35E1" w:rsidRPr="007B2000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="00BB4672" w:rsidRPr="007B2000">
        <w:rPr>
          <w:sz w:val="22"/>
          <w:szCs w:val="22"/>
          <w:lang w:val="uk-UA"/>
        </w:rPr>
        <w:t xml:space="preserve">, лікарів-статистиків </w:t>
      </w:r>
      <w:r w:rsidR="001E35E1" w:rsidRPr="007B2000">
        <w:rPr>
          <w:sz w:val="22"/>
          <w:szCs w:val="22"/>
          <w:lang w:val="uk-UA"/>
        </w:rPr>
        <w:t>2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="001E35E1" w:rsidRPr="007B2000">
        <w:rPr>
          <w:sz w:val="22"/>
          <w:szCs w:val="22"/>
          <w:lang w:val="uk-UA"/>
        </w:rPr>
        <w:t>, лі</w:t>
      </w:r>
      <w:r w:rsidR="0050134D" w:rsidRPr="007B2000">
        <w:rPr>
          <w:sz w:val="22"/>
          <w:szCs w:val="22"/>
          <w:lang w:val="uk-UA"/>
        </w:rPr>
        <w:t>карів з лікувальної фізкультури</w:t>
      </w:r>
      <w:r w:rsidR="001E35E1" w:rsidRPr="007B2000">
        <w:rPr>
          <w:sz w:val="22"/>
          <w:szCs w:val="22"/>
          <w:lang w:val="uk-UA"/>
        </w:rPr>
        <w:t xml:space="preserve"> 3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 xml:space="preserve">, психологів </w:t>
      </w:r>
      <w:r w:rsidR="00BB4672" w:rsidRPr="007B2000">
        <w:rPr>
          <w:sz w:val="22"/>
          <w:szCs w:val="22"/>
          <w:lang w:val="uk-UA"/>
        </w:rPr>
        <w:t>4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14:paraId="1762D02C" w14:textId="77777777" w:rsidR="003E0130" w:rsidRPr="007B2000" w:rsidRDefault="003E0130" w:rsidP="001E35E1">
      <w:pPr>
        <w:jc w:val="both"/>
        <w:rPr>
          <w:sz w:val="22"/>
          <w:szCs w:val="22"/>
          <w:lang w:val="uk-UA"/>
        </w:rPr>
      </w:pPr>
    </w:p>
    <w:p w14:paraId="44D8EC2B" w14:textId="77777777" w:rsidR="001E35E1" w:rsidRPr="007B2000" w:rsidRDefault="001E35E1" w:rsidP="001E35E1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 </w:t>
      </w:r>
    </w:p>
    <w:p w14:paraId="50E912B3" w14:textId="77777777" w:rsidR="001E35E1" w:rsidRPr="007B2000" w:rsidRDefault="00595D31" w:rsidP="001E35E1">
      <w:pPr>
        <w:pStyle w:val="2"/>
        <w:outlineLvl w:val="1"/>
        <w:rPr>
          <w:lang w:val="en-US"/>
        </w:rPr>
      </w:pPr>
      <w:r w:rsidRPr="007B2000">
        <w:t>П</w:t>
      </w:r>
      <w:r w:rsidR="001E35E1" w:rsidRPr="007B2000">
        <w:t>ункти охорони здоров'я</w:t>
      </w:r>
    </w:p>
    <w:p w14:paraId="187F3825" w14:textId="77777777" w:rsidR="00980AC2" w:rsidRPr="007B2000" w:rsidRDefault="00980AC2" w:rsidP="00980AC2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0C921163" w14:textId="77777777" w:rsidTr="0053462C">
        <w:tc>
          <w:tcPr>
            <w:tcW w:w="4926" w:type="dxa"/>
            <w:shd w:val="clear" w:color="auto" w:fill="auto"/>
          </w:tcPr>
          <w:p w14:paraId="6399921F" w14:textId="77777777" w:rsidR="00980AC2" w:rsidRPr="0053462C" w:rsidRDefault="00BB6968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14:paraId="15878F53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5AB1B936" w14:textId="77777777" w:rsidR="0053462C" w:rsidRPr="0053462C" w:rsidRDefault="0053462C" w:rsidP="0053462C">
      <w:pPr>
        <w:rPr>
          <w:vanish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8"/>
        <w:gridCol w:w="1047"/>
        <w:gridCol w:w="1434"/>
        <w:gridCol w:w="1309"/>
        <w:gridCol w:w="1326"/>
        <w:gridCol w:w="1625"/>
      </w:tblGrid>
      <w:tr w:rsidR="001E35E1" w:rsidRPr="007B2000" w14:paraId="5AFF6DF0" w14:textId="77777777" w:rsidTr="001B264D">
        <w:trPr>
          <w:cantSplit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39EF" w14:textId="34011F04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868E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AB76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 пунктів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859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зайнятих посад</w:t>
            </w:r>
          </w:p>
        </w:tc>
      </w:tr>
      <w:tr w:rsidR="001E35E1" w:rsidRPr="007B2000" w14:paraId="57C0503E" w14:textId="77777777" w:rsidTr="001B264D">
        <w:trPr>
          <w:cantSplit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87B3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AD01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413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D608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 (крім зубних)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D588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C06F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медичний персонал</w:t>
            </w:r>
          </w:p>
        </w:tc>
      </w:tr>
      <w:tr w:rsidR="001E35E1" w:rsidRPr="007B2000" w14:paraId="42AF1A3E" w14:textId="77777777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646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68C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2EC3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9E1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AD1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1BF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1E35E1" w:rsidRPr="007B2000" w14:paraId="05B35053" w14:textId="77777777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9CA8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Лікарські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CB99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7C02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20E1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54DF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AFAE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0BAC6975" w14:textId="77777777" w:rsidTr="001B264D">
        <w:trPr>
          <w:trHeight w:val="30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36C6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33BB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2B2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2E43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91A4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F721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5D28D1E9" w14:textId="77777777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67761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на договірних засадах:</w:t>
            </w:r>
          </w:p>
          <w:p w14:paraId="402EC830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2AE54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6C501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06DD5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2869C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2B650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B264D" w:rsidRPr="007B2000" w14:paraId="60694533" w14:textId="77777777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9AFFE" w14:textId="77777777"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141C5" w14:textId="77777777"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4F9A2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9AF3E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4ACE0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8CE91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41909C08" w14:textId="77777777" w:rsidR="001E35E1" w:rsidRPr="007B2000" w:rsidRDefault="001E35E1" w:rsidP="001E35E1">
      <w:pPr>
        <w:rPr>
          <w:lang w:val="uk-UA"/>
        </w:rPr>
      </w:pPr>
    </w:p>
    <w:p w14:paraId="63BEA4F6" w14:textId="77777777" w:rsidR="003E0130" w:rsidRPr="007B2000" w:rsidRDefault="003E0130" w:rsidP="001E35E1">
      <w:pPr>
        <w:rPr>
          <w:lang w:val="uk-UA"/>
        </w:rPr>
      </w:pPr>
    </w:p>
    <w:p w14:paraId="23CB6B34" w14:textId="77777777" w:rsidR="001E35E1" w:rsidRPr="007B2000" w:rsidRDefault="001E35E1" w:rsidP="00980AC2">
      <w:pPr>
        <w:pStyle w:val="8"/>
        <w:jc w:val="center"/>
        <w:outlineLvl w:val="7"/>
        <w:rPr>
          <w:lang w:val="ru-RU"/>
        </w:rPr>
      </w:pPr>
      <w:r w:rsidRPr="007B2000">
        <w:t xml:space="preserve">Штати відділень на госпрозрахунку та </w:t>
      </w:r>
      <w:r w:rsidR="00980AC2" w:rsidRPr="007B2000">
        <w:t>спецкоштах</w:t>
      </w:r>
    </w:p>
    <w:p w14:paraId="4DDC6AB4" w14:textId="77777777" w:rsidR="00980AC2" w:rsidRPr="007B2000" w:rsidRDefault="00980AC2" w:rsidP="00980AC2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2BF64288" w14:textId="77777777" w:rsidTr="0053462C">
        <w:tc>
          <w:tcPr>
            <w:tcW w:w="4926" w:type="dxa"/>
            <w:shd w:val="clear" w:color="auto" w:fill="auto"/>
          </w:tcPr>
          <w:p w14:paraId="1BF659CE" w14:textId="77777777"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54DFE237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21631A20" w14:textId="77777777"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0"/>
        <w:gridCol w:w="1002"/>
        <w:gridCol w:w="1958"/>
        <w:gridCol w:w="1996"/>
        <w:gridCol w:w="1981"/>
      </w:tblGrid>
      <w:tr w:rsidR="007B2000" w:rsidRPr="00AA0940" w14:paraId="5ECC5216" w14:textId="77777777" w:rsidTr="00A0439C">
        <w:trPr>
          <w:cantSplit/>
          <w:trHeight w:val="635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F25F" w14:textId="2A0FA9B5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 посад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21EB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1481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посад у цілому в закладі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46E" w14:textId="77777777" w:rsidR="001E35E1" w:rsidRPr="007B2000" w:rsidRDefault="00BC58C5" w:rsidP="00BC58C5">
            <w:pPr>
              <w:ind w:right="-2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</w:t>
            </w:r>
            <w:r w:rsidRPr="007B2000">
              <w:rPr>
                <w:b/>
                <w:sz w:val="22"/>
                <w:szCs w:val="22"/>
                <w:lang w:val="ru-RU"/>
              </w:rPr>
              <w:t xml:space="preserve"> 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>штатних</w:t>
            </w:r>
            <w:r w:rsidR="003E0130" w:rsidRPr="007B2000">
              <w:rPr>
                <w:b/>
                <w:sz w:val="22"/>
                <w:szCs w:val="22"/>
                <w:lang w:val="uk-UA"/>
              </w:rPr>
              <w:t xml:space="preserve"> 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>працівників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 xml:space="preserve"> на зайнятих посадах</w:t>
            </w:r>
          </w:p>
        </w:tc>
      </w:tr>
      <w:tr w:rsidR="007B2000" w:rsidRPr="007B2000" w14:paraId="634CAB67" w14:textId="77777777" w:rsidTr="00A0439C">
        <w:trPr>
          <w:cantSplit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03B0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DC7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B924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штатних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87E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зайнятих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BF60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B2000" w:rsidRPr="007B2000" w14:paraId="6ECB6936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CFB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580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1CE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1AB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AD4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7B2000" w:rsidRPr="007B2000" w14:paraId="64E56DE0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06D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6FB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9331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BEDA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9B4B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7B2000" w:rsidRPr="007B2000" w14:paraId="7B07F074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E37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C7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FF1F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F08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CDA5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7B2000" w:rsidRPr="007B2000" w14:paraId="72D5C77C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736" w14:textId="77777777"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стоматологи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E33B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4EF0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1472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294A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0439C" w:rsidRPr="007B2000" w14:paraId="3C1199F7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474" w14:textId="77777777" w:rsidR="00A0439C" w:rsidRPr="00A0439C" w:rsidRDefault="00A0439C" w:rsidP="00BC58C5">
            <w:pPr>
              <w:ind w:left="284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ортопеди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E8" w14:textId="77777777"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69B1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619F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050D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7B2000" w:rsidRPr="007B2000" w14:paraId="617C640B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532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B830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C5AE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7F8C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07CE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7B2000" w:rsidRPr="007B2000" w14:paraId="2ED65A41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DDB9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Середній медперсонал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959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79E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A949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3AE5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0439C" w:rsidRPr="007B2000" w14:paraId="7E273EA4" w14:textId="77777777" w:rsidTr="00BD7AB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3B23" w14:textId="77777777"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зубні</w:t>
            </w:r>
          </w:p>
          <w:p w14:paraId="7756B183" w14:textId="77777777"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техніки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DBE9" w14:textId="77777777" w:rsidR="00A0439C" w:rsidRPr="007B2000" w:rsidRDefault="00A0439C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5416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8CAF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F45B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0439C" w:rsidRPr="007B2000" w14:paraId="0DACF366" w14:textId="77777777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5E2" w14:textId="77777777" w:rsidR="00A0439C" w:rsidRPr="007B2000" w:rsidRDefault="00A0439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6621" w14:textId="77777777"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D076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BDB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63FE" w14:textId="77777777"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3F0247BA" w14:textId="77777777" w:rsidR="001E35E1" w:rsidRPr="007B2000" w:rsidRDefault="001E35E1" w:rsidP="001E35E1">
      <w:pPr>
        <w:rPr>
          <w:b/>
          <w:bCs/>
          <w:sz w:val="22"/>
          <w:szCs w:val="22"/>
          <w:lang w:val="en-US"/>
        </w:rPr>
      </w:pPr>
    </w:p>
    <w:p w14:paraId="558682D6" w14:textId="77777777" w:rsidR="00980AC2" w:rsidRPr="007B2000" w:rsidRDefault="00980AC2" w:rsidP="001E35E1">
      <w:pPr>
        <w:rPr>
          <w:b/>
          <w:bCs/>
          <w:sz w:val="22"/>
          <w:szCs w:val="22"/>
          <w:lang w:val="en-US"/>
        </w:rPr>
      </w:pPr>
    </w:p>
    <w:p w14:paraId="24562489" w14:textId="77777777" w:rsidR="001E35E1" w:rsidRPr="007B2000" w:rsidRDefault="001E35E1" w:rsidP="001E35E1">
      <w:pPr>
        <w:pStyle w:val="8"/>
        <w:jc w:val="center"/>
        <w:outlineLvl w:val="7"/>
      </w:pPr>
      <w:r w:rsidRPr="007B2000">
        <w:t>Діяльність пункту (відділення) невідкладної медичної допомоги</w:t>
      </w:r>
    </w:p>
    <w:p w14:paraId="17C4589D" w14:textId="77777777"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</w:p>
    <w:p w14:paraId="62884564" w14:textId="77777777"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Штати</w:t>
      </w:r>
      <w:r w:rsidR="00B56DB8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p w14:paraId="20DAFCAC" w14:textId="77777777" w:rsidR="001E35E1" w:rsidRPr="007B2000" w:rsidRDefault="001E35E1" w:rsidP="001E35E1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3E0C41A2" w14:textId="77777777" w:rsidTr="0053462C">
        <w:tc>
          <w:tcPr>
            <w:tcW w:w="4926" w:type="dxa"/>
            <w:shd w:val="clear" w:color="auto" w:fill="auto"/>
          </w:tcPr>
          <w:p w14:paraId="0C1C292E" w14:textId="77777777"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14:paraId="2F648342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773EC8B4" w14:textId="77777777"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1"/>
        <w:gridCol w:w="1074"/>
        <w:gridCol w:w="1419"/>
        <w:gridCol w:w="1725"/>
        <w:gridCol w:w="1588"/>
      </w:tblGrid>
      <w:tr w:rsidR="001E35E1" w:rsidRPr="007B2000" w14:paraId="4B124951" w14:textId="77777777">
        <w:trPr>
          <w:cantSplit/>
        </w:trPr>
        <w:tc>
          <w:tcPr>
            <w:tcW w:w="1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DF6" w14:textId="35EE42A5" w:rsidR="001E35E1" w:rsidRPr="007B2000" w:rsidRDefault="001E35E1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Найменування 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F7DA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25BC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7856" w14:textId="77777777" w:rsidR="001E35E1" w:rsidRPr="007B2000" w:rsidRDefault="003E0130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</w:tc>
      </w:tr>
      <w:tr w:rsidR="001E35E1" w:rsidRPr="007B2000" w14:paraId="59ED8F0C" w14:textId="77777777">
        <w:trPr>
          <w:cantSplit/>
        </w:trPr>
        <w:tc>
          <w:tcPr>
            <w:tcW w:w="1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8C9C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EA88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D2D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22E9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D23" w14:textId="77777777"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медперсонал</w:t>
            </w:r>
          </w:p>
        </w:tc>
      </w:tr>
      <w:tr w:rsidR="001E35E1" w:rsidRPr="007B2000" w14:paraId="5D0BC8F6" w14:textId="77777777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634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05F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F14A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897D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3F94" w14:textId="77777777"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1E35E1" w:rsidRPr="007B2000" w14:paraId="77BCDC1A" w14:textId="77777777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680D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Штатні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6AA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3D96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778F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183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63A2F09A" w14:textId="77777777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685" w14:textId="77777777"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Зайняті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693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91A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6106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F034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14:paraId="1A2C482C" w14:textId="77777777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B7E" w14:textId="77777777" w:rsidR="001E35E1" w:rsidRPr="007B2000" w:rsidRDefault="00AE2FCA" w:rsidP="00BC58C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штатних працівників</w:t>
            </w:r>
            <w:r w:rsidR="00BC58C5" w:rsidRPr="007B2000">
              <w:rPr>
                <w:sz w:val="22"/>
                <w:szCs w:val="22"/>
                <w:lang w:val="ru-RU"/>
              </w:rPr>
              <w:t xml:space="preserve"> </w:t>
            </w:r>
            <w:r w:rsidR="001E35E1" w:rsidRPr="007B2000">
              <w:rPr>
                <w:sz w:val="22"/>
                <w:szCs w:val="22"/>
                <w:lang w:val="uk-UA"/>
              </w:rPr>
              <w:t>на зайнятих посадах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8206" w14:textId="77777777"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06C1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D81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DD36" w14:textId="77777777"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2FD97483" w14:textId="77777777" w:rsidR="00053BD2" w:rsidRDefault="00053BD2" w:rsidP="0016249F">
      <w:pPr>
        <w:jc w:val="center"/>
        <w:rPr>
          <w:b/>
          <w:sz w:val="24"/>
          <w:szCs w:val="24"/>
          <w:lang w:val="uk-UA"/>
        </w:rPr>
      </w:pPr>
    </w:p>
    <w:p w14:paraId="445785BB" w14:textId="77777777" w:rsidR="0016249F" w:rsidRPr="007B2000" w:rsidRDefault="00053BD2" w:rsidP="0016249F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br w:type="page"/>
      </w:r>
      <w:r w:rsidR="0016249F" w:rsidRPr="007B2000">
        <w:rPr>
          <w:b/>
          <w:sz w:val="24"/>
          <w:szCs w:val="24"/>
          <w:lang w:val="ru-RU"/>
        </w:rPr>
        <w:lastRenderedPageBreak/>
        <w:t>Виїзди</w:t>
      </w:r>
    </w:p>
    <w:p w14:paraId="6CB21CFD" w14:textId="77777777" w:rsidR="00AE3F3E" w:rsidRPr="007B2000" w:rsidRDefault="00AE3F3E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4047E9AE" w14:textId="77777777" w:rsidTr="0053462C">
        <w:tc>
          <w:tcPr>
            <w:tcW w:w="4926" w:type="dxa"/>
            <w:shd w:val="clear" w:color="auto" w:fill="auto"/>
          </w:tcPr>
          <w:p w14:paraId="080F0FBF" w14:textId="77777777"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14:paraId="44DBD359" w14:textId="77777777" w:rsidR="00980AC2" w:rsidRPr="0053462C" w:rsidRDefault="00980AC2" w:rsidP="0053462C">
            <w:pPr>
              <w:jc w:val="right"/>
              <w:rPr>
                <w:bCs/>
                <w:lang w:val="ru-RU"/>
              </w:rPr>
            </w:pPr>
          </w:p>
        </w:tc>
      </w:tr>
    </w:tbl>
    <w:p w14:paraId="21DC84B7" w14:textId="77777777" w:rsidR="0053462C" w:rsidRPr="0053462C" w:rsidRDefault="0053462C" w:rsidP="0053462C">
      <w:pPr>
        <w:rPr>
          <w:vanish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678"/>
        <w:gridCol w:w="1236"/>
        <w:gridCol w:w="1260"/>
        <w:gridCol w:w="1257"/>
        <w:gridCol w:w="1683"/>
        <w:gridCol w:w="1540"/>
      </w:tblGrid>
      <w:tr w:rsidR="0016249F" w:rsidRPr="00AA0940" w14:paraId="6C8C31B1" w14:textId="77777777">
        <w:trPr>
          <w:cantSplit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256B" w14:textId="107F8F22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Найменування 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4318B" w14:textId="77777777" w:rsidR="0016249F" w:rsidRPr="007B2000" w:rsidRDefault="0016249F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79C4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Усього 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6A1" w14:textId="77777777" w:rsidR="0016249F" w:rsidRPr="007B2000" w:rsidRDefault="00C54802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6249F" w:rsidRPr="007B2000">
              <w:rPr>
                <w:b/>
                <w:lang w:val="uk-UA"/>
              </w:rPr>
              <w:t xml:space="preserve"> тому числі за викликами</w:t>
            </w:r>
          </w:p>
        </w:tc>
      </w:tr>
      <w:tr w:rsidR="0016249F" w:rsidRPr="00AA0940" w14:paraId="100E1A7D" w14:textId="77777777">
        <w:trPr>
          <w:cantSplit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706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79C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AC2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326E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 </w:t>
            </w:r>
          </w:p>
          <w:p w14:paraId="593C8CD6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населення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D6A5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що передані станцією</w:t>
            </w:r>
          </w:p>
          <w:p w14:paraId="5F7E36CE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швидкої </w:t>
            </w:r>
          </w:p>
          <w:p w14:paraId="080965E4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медичної </w:t>
            </w:r>
          </w:p>
          <w:p w14:paraId="6B969944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допомоги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3D0" w14:textId="77777777" w:rsidR="0016249F" w:rsidRPr="007B2000" w:rsidRDefault="00311E0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л</w:t>
            </w:r>
            <w:r w:rsidR="0016249F" w:rsidRPr="007B2000">
              <w:rPr>
                <w:b/>
                <w:lang w:val="uk-UA"/>
              </w:rPr>
              <w:t>ікарів</w:t>
            </w:r>
          </w:p>
          <w:p w14:paraId="329EAAA6" w14:textId="77777777" w:rsidR="006C09B6" w:rsidRPr="007B2000" w:rsidRDefault="006C09B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амбулаторно</w:t>
            </w:r>
            <w:r w:rsidR="00E05850" w:rsidRPr="007B2000">
              <w:rPr>
                <w:b/>
                <w:lang w:val="uk-UA"/>
              </w:rPr>
              <w:t>-поліклінічного закладу</w:t>
            </w:r>
          </w:p>
          <w:p w14:paraId="0C0582F7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FD58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для </w:t>
            </w:r>
            <w:r w:rsidR="00863A4F" w:rsidRPr="007B2000">
              <w:rPr>
                <w:b/>
                <w:lang w:val="uk-UA"/>
              </w:rPr>
              <w:t xml:space="preserve">       виконання</w:t>
            </w:r>
          </w:p>
          <w:p w14:paraId="5E6CFAF9" w14:textId="77777777" w:rsidR="0016249F" w:rsidRPr="007B2000" w:rsidRDefault="00D01204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призначених</w:t>
            </w:r>
          </w:p>
          <w:p w14:paraId="15E512C7" w14:textId="77777777"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медичних процедур</w:t>
            </w:r>
          </w:p>
        </w:tc>
      </w:tr>
      <w:tr w:rsidR="0016249F" w:rsidRPr="007B2000" w14:paraId="44D8AE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7C0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85EB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F72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F4B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9A01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8A6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B70" w14:textId="77777777"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5</w:t>
            </w:r>
          </w:p>
        </w:tc>
      </w:tr>
      <w:tr w:rsidR="0016249F" w:rsidRPr="007B2000" w14:paraId="7152C490" w14:textId="77777777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880E" w14:textId="77777777" w:rsidR="0016249F" w:rsidRPr="007B2000" w:rsidRDefault="001624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Кількість виїздів, усього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0E2" w14:textId="77777777" w:rsidR="0016249F" w:rsidRPr="007B2000" w:rsidRDefault="0016249F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D91A" w14:textId="77777777"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7C9C" w14:textId="77777777"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2F0E" w14:textId="77777777"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29BE" w14:textId="77777777"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2907" w14:textId="77777777"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B264D" w:rsidRPr="007B2000" w14:paraId="6B3F4E8C" w14:textId="77777777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C0C" w14:textId="77777777"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у тому числі: </w:t>
            </w:r>
          </w:p>
          <w:p w14:paraId="6513F2D7" w14:textId="77777777"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до дорослих віком</w:t>
            </w:r>
          </w:p>
          <w:p w14:paraId="495821EF" w14:textId="77777777"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18 років і старшим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A304" w14:textId="77777777"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BE72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0E22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56D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4D7A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3B14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B264D" w:rsidRPr="007B2000" w14:paraId="5975531A" w14:textId="77777777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3A5B" w14:textId="77777777"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до дітей віком 0-17 </w:t>
            </w:r>
          </w:p>
          <w:p w14:paraId="218CABAC" w14:textId="77777777"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років включно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ADA4" w14:textId="77777777"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4358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6DD9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E071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B3F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C4D2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B264D" w:rsidRPr="007B2000" w14:paraId="455C1A46" w14:textId="77777777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E9BD" w14:textId="77777777" w:rsidR="001B264D" w:rsidRPr="007B2000" w:rsidRDefault="001B264D" w:rsidP="00577B8D">
            <w:pPr>
              <w:rPr>
                <w:lang w:val="uk-UA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A13F" w14:textId="77777777" w:rsidR="001B264D" w:rsidRPr="007B2000" w:rsidRDefault="001B264D" w:rsidP="00577B8D">
            <w:pPr>
              <w:jc w:val="center"/>
              <w:rPr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C075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28C9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9084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0E90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98C1" w14:textId="77777777"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7968DA80" w14:textId="77777777" w:rsidR="0016249F" w:rsidRPr="007B2000" w:rsidRDefault="0016249F" w:rsidP="0016249F">
      <w:pPr>
        <w:pStyle w:val="3"/>
        <w:rPr>
          <w:b/>
          <w:bCs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28E62096" w14:textId="77777777" w:rsidTr="0053462C">
        <w:tc>
          <w:tcPr>
            <w:tcW w:w="4926" w:type="dxa"/>
            <w:shd w:val="clear" w:color="auto" w:fill="auto"/>
          </w:tcPr>
          <w:p w14:paraId="46934FFE" w14:textId="77777777"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14:paraId="1C70A7E8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1F7CE1E7" w14:textId="1BD7E38F" w:rsidR="0016249F" w:rsidRPr="00535951" w:rsidRDefault="0016249F" w:rsidP="00D875A8">
      <w:pPr>
        <w:pStyle w:val="3"/>
        <w:jc w:val="both"/>
        <w:rPr>
          <w:sz w:val="20"/>
          <w:szCs w:val="20"/>
          <w:lang w:val="ru-RU"/>
        </w:rPr>
      </w:pPr>
      <w:r w:rsidRPr="007B2000">
        <w:rPr>
          <w:sz w:val="20"/>
          <w:szCs w:val="20"/>
          <w:lang w:val="ru-RU"/>
        </w:rPr>
        <w:t>Кількість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осіб</w:t>
      </w:r>
      <w:r w:rsidRPr="00535951">
        <w:rPr>
          <w:sz w:val="20"/>
          <w:szCs w:val="20"/>
          <w:lang w:val="ru-RU"/>
        </w:rPr>
        <w:t xml:space="preserve">, </w:t>
      </w:r>
      <w:r w:rsidRPr="007B2000">
        <w:rPr>
          <w:sz w:val="20"/>
          <w:szCs w:val="20"/>
          <w:lang w:val="ru-RU"/>
        </w:rPr>
        <w:t>яким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н</w:t>
      </w:r>
      <w:r w:rsidRPr="00196212">
        <w:rPr>
          <w:sz w:val="20"/>
          <w:szCs w:val="20"/>
          <w:lang w:val="ru-RU"/>
        </w:rPr>
        <w:t>адано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амбулаторну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допомогу</w:t>
      </w:r>
      <w:r w:rsidRPr="00535951">
        <w:rPr>
          <w:sz w:val="20"/>
          <w:szCs w:val="20"/>
          <w:lang w:val="ru-RU"/>
        </w:rPr>
        <w:t xml:space="preserve">, </w:t>
      </w:r>
      <w:r w:rsidRPr="00196212">
        <w:rPr>
          <w:sz w:val="20"/>
          <w:szCs w:val="20"/>
          <w:lang w:val="ru-RU"/>
        </w:rPr>
        <w:t>за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викликами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додому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та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при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самостійному</w:t>
      </w:r>
      <w:r w:rsidRPr="00535951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зверненні</w:t>
      </w:r>
      <w:r w:rsidRPr="00535951">
        <w:rPr>
          <w:sz w:val="20"/>
          <w:szCs w:val="20"/>
          <w:lang w:val="ru-RU"/>
        </w:rPr>
        <w:t xml:space="preserve">, </w:t>
      </w:r>
      <w:r w:rsidRPr="00196212">
        <w:rPr>
          <w:sz w:val="20"/>
          <w:szCs w:val="20"/>
          <w:lang w:val="ru-RU"/>
        </w:rPr>
        <w:t>усього</w:t>
      </w:r>
      <w:r w:rsidRPr="00535951">
        <w:rPr>
          <w:sz w:val="20"/>
          <w:szCs w:val="20"/>
          <w:lang w:val="ru-RU"/>
        </w:rPr>
        <w:t xml:space="preserve"> 1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DB6C8A">
        <w:rPr>
          <w:b/>
          <w:sz w:val="20"/>
          <w:szCs w:val="20"/>
          <w:u w:val="single"/>
          <w:lang w:val="uk-UA"/>
        </w:rPr>
        <w:t>   </w:t>
      </w:r>
      <w:proofErr w:type="gramStart"/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535951">
        <w:rPr>
          <w:sz w:val="20"/>
          <w:szCs w:val="20"/>
          <w:lang w:val="ru-RU"/>
        </w:rPr>
        <w:t xml:space="preserve"> </w:t>
      </w:r>
      <w:r w:rsidR="004E3A49" w:rsidRPr="00535951">
        <w:rPr>
          <w:sz w:val="20"/>
          <w:szCs w:val="20"/>
          <w:lang w:val="ru-RU"/>
        </w:rPr>
        <w:t>,</w:t>
      </w:r>
      <w:proofErr w:type="gramEnd"/>
      <w:r w:rsidR="004E3A49" w:rsidRPr="00535951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у</w:t>
      </w:r>
      <w:r w:rsidR="004E3A49"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тому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числі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дорослим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Pr="00535951">
        <w:rPr>
          <w:sz w:val="20"/>
          <w:szCs w:val="20"/>
          <w:lang w:val="ru-RU"/>
        </w:rPr>
        <w:t xml:space="preserve"> </w:t>
      </w:r>
      <w:r w:rsidR="004E3A49" w:rsidRPr="00535951">
        <w:rPr>
          <w:sz w:val="20"/>
          <w:szCs w:val="20"/>
          <w:lang w:val="ru-RU"/>
        </w:rPr>
        <w:t xml:space="preserve">18 </w:t>
      </w:r>
      <w:r w:rsidR="004E3A49" w:rsidRPr="007B2000">
        <w:rPr>
          <w:sz w:val="20"/>
          <w:szCs w:val="20"/>
          <w:lang w:val="ru-RU"/>
        </w:rPr>
        <w:t>років</w:t>
      </w:r>
      <w:r w:rsidR="004E3A49" w:rsidRPr="00535951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і</w:t>
      </w:r>
      <w:r w:rsidR="004E3A49" w:rsidRPr="00535951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старшим</w:t>
      </w:r>
      <w:r w:rsidR="004E3A49" w:rsidRPr="00535951">
        <w:rPr>
          <w:sz w:val="20"/>
          <w:szCs w:val="20"/>
          <w:lang w:val="ru-RU"/>
        </w:rPr>
        <w:t xml:space="preserve"> 2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DB6C8A">
        <w:rPr>
          <w:b/>
          <w:sz w:val="20"/>
          <w:szCs w:val="20"/>
          <w:u w:val="single"/>
          <w:lang w:val="uk-UA"/>
        </w:rPr>
        <w:t>   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535951">
        <w:rPr>
          <w:sz w:val="20"/>
          <w:szCs w:val="20"/>
          <w:lang w:val="ru-RU"/>
        </w:rPr>
        <w:t xml:space="preserve"> </w:t>
      </w:r>
      <w:r w:rsidR="004E3A49" w:rsidRPr="00535951">
        <w:rPr>
          <w:sz w:val="20"/>
          <w:szCs w:val="20"/>
          <w:lang w:val="ru-RU"/>
        </w:rPr>
        <w:t xml:space="preserve">, </w:t>
      </w:r>
      <w:r w:rsidRPr="007B2000">
        <w:rPr>
          <w:sz w:val="20"/>
          <w:szCs w:val="20"/>
          <w:lang w:val="ru-RU"/>
        </w:rPr>
        <w:t>дітям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Pr="00535951">
        <w:rPr>
          <w:sz w:val="20"/>
          <w:szCs w:val="20"/>
          <w:lang w:val="ru-RU"/>
        </w:rPr>
        <w:t xml:space="preserve"> 0-17 </w:t>
      </w:r>
      <w:r w:rsidRPr="007B2000">
        <w:rPr>
          <w:sz w:val="20"/>
          <w:szCs w:val="20"/>
          <w:lang w:val="ru-RU"/>
        </w:rPr>
        <w:t>років</w:t>
      </w:r>
      <w:r w:rsidRPr="00535951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включно</w:t>
      </w:r>
      <w:r w:rsidRPr="00535951">
        <w:rPr>
          <w:sz w:val="20"/>
          <w:szCs w:val="20"/>
          <w:lang w:val="ru-RU"/>
        </w:rPr>
        <w:t xml:space="preserve"> 3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DB6C8A">
        <w:rPr>
          <w:b/>
          <w:sz w:val="20"/>
          <w:szCs w:val="20"/>
          <w:u w:val="single"/>
          <w:lang w:val="uk-UA"/>
        </w:rPr>
        <w:t>   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535951">
        <w:rPr>
          <w:sz w:val="20"/>
          <w:szCs w:val="20"/>
          <w:lang w:val="ru-RU"/>
        </w:rPr>
        <w:t xml:space="preserve"> </w:t>
      </w:r>
      <w:r w:rsidR="00AA522C" w:rsidRPr="00535951">
        <w:rPr>
          <w:sz w:val="20"/>
          <w:szCs w:val="20"/>
          <w:lang w:val="ru-RU"/>
        </w:rPr>
        <w:t>.</w:t>
      </w:r>
    </w:p>
    <w:p w14:paraId="14F3125E" w14:textId="77777777"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Розділ ІІ. Діяльність поліклініки (амбулаторії), диспансеру, консультації</w:t>
      </w:r>
    </w:p>
    <w:p w14:paraId="4C146382" w14:textId="77777777" w:rsidR="0016249F" w:rsidRPr="007B2000" w:rsidRDefault="0016249F" w:rsidP="0016249F">
      <w:pPr>
        <w:jc w:val="center"/>
        <w:rPr>
          <w:b/>
          <w:bCs/>
          <w:sz w:val="16"/>
          <w:szCs w:val="16"/>
          <w:lang w:val="uk-UA"/>
        </w:rPr>
      </w:pPr>
    </w:p>
    <w:p w14:paraId="453A5761" w14:textId="77777777"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7B2000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7B2000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7"/>
      </w:tblGrid>
      <w:tr w:rsidR="00066244" w:rsidRPr="0053462C" w14:paraId="5BFA48B6" w14:textId="77777777" w:rsidTr="0053462C">
        <w:tc>
          <w:tcPr>
            <w:tcW w:w="9853" w:type="dxa"/>
            <w:shd w:val="clear" w:color="auto" w:fill="auto"/>
          </w:tcPr>
          <w:p w14:paraId="6A370651" w14:textId="77777777" w:rsidR="00066244" w:rsidRPr="0053462C" w:rsidRDefault="00066244" w:rsidP="00764DDC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0</w:t>
            </w:r>
          </w:p>
        </w:tc>
      </w:tr>
    </w:tbl>
    <w:p w14:paraId="2BC44E8D" w14:textId="77777777"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452"/>
        <w:gridCol w:w="1432"/>
        <w:gridCol w:w="2264"/>
        <w:gridCol w:w="1933"/>
        <w:gridCol w:w="1935"/>
      </w:tblGrid>
      <w:tr w:rsidR="00A44692" w:rsidRPr="007B2000" w14:paraId="3EF738C6" w14:textId="77777777"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484C" w14:textId="4441AF6E" w:rsidR="00980827" w:rsidRPr="007B2000" w:rsidRDefault="00C6437D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>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10539D" w14:textId="77777777" w:rsidR="00980827" w:rsidRPr="007B2000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49D3A" w14:textId="77777777"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931" w14:textId="77777777" w:rsidR="00980827" w:rsidRPr="007B2000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14:paraId="07977EAB" w14:textId="77777777" w:rsidR="00980827" w:rsidRPr="007B2000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7B2000">
              <w:rPr>
                <w:b/>
                <w:sz w:val="18"/>
                <w:szCs w:val="18"/>
                <w:lang w:val="uk-UA"/>
              </w:rPr>
              <w:t>у</w:t>
            </w:r>
            <w:r w:rsidRPr="007B2000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CA2" w14:textId="77777777" w:rsidR="00980827" w:rsidRPr="007B2000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14:paraId="76688AA0" w14:textId="77777777"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14:paraId="239B0BEC" w14:textId="77777777"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14:paraId="0E251083" w14:textId="77777777"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7B2000" w14:paraId="21F9DD4B" w14:textId="77777777"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9CCD6" w14:textId="77777777" w:rsidR="00980827" w:rsidRPr="007B2000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3FD78" w14:textId="77777777"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FA242" w14:textId="77777777" w:rsidR="00980827" w:rsidRPr="007B2000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0AAA1" w14:textId="77777777"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14:paraId="0AFE9525" w14:textId="77777777" w:rsidR="00BC58C5" w:rsidRPr="007B2000" w:rsidRDefault="00980827" w:rsidP="00BC58C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14:paraId="63AC57D3" w14:textId="77777777" w:rsidR="00980827" w:rsidRPr="007B2000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21A02" w14:textId="77777777"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CAF31" w14:textId="77777777"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7B2000" w14:paraId="4441268F" w14:textId="77777777"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EB5" w14:textId="77777777" w:rsidR="00980827" w:rsidRPr="007B2000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20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1BAC" w14:textId="77777777"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4584" w14:textId="77777777"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9CFD" w14:textId="77777777"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6D0E" w14:textId="77777777"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6F13" w14:textId="77777777"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7B2000" w14:paraId="38F1E477" w14:textId="77777777" w:rsidTr="001B264D"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2321" w14:textId="77777777" w:rsidR="00980827" w:rsidRPr="007B2000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B200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610A" w14:textId="77777777" w:rsidR="00980827" w:rsidRPr="007B2000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6B04" w14:textId="77777777"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3CA3" w14:textId="77777777"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1E4B" w14:textId="77777777"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E5B" w14:textId="77777777"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32D6895D" w14:textId="77777777" w:rsidR="00066244" w:rsidRPr="007B2000" w:rsidRDefault="00066244" w:rsidP="0016249F">
      <w:pPr>
        <w:jc w:val="center"/>
        <w:rPr>
          <w:b/>
          <w:bCs/>
          <w:sz w:val="16"/>
          <w:szCs w:val="16"/>
          <w:lang w:val="en-US"/>
        </w:rPr>
      </w:pPr>
    </w:p>
    <w:p w14:paraId="6B609058" w14:textId="77777777" w:rsidR="005B1C88" w:rsidRPr="007B2000" w:rsidRDefault="005B1C88" w:rsidP="0016249F">
      <w:pPr>
        <w:jc w:val="center"/>
        <w:rPr>
          <w:b/>
          <w:bCs/>
          <w:sz w:val="16"/>
          <w:szCs w:val="16"/>
          <w:lang w:val="uk-UA"/>
        </w:rPr>
      </w:pPr>
    </w:p>
    <w:p w14:paraId="728E7ED2" w14:textId="77777777"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14:paraId="5FA42C0F" w14:textId="77777777"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14:paraId="383B1956" w14:textId="77777777"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4E0D60FF" w14:textId="77777777" w:rsidTr="0053462C">
        <w:tc>
          <w:tcPr>
            <w:tcW w:w="4926" w:type="dxa"/>
            <w:shd w:val="clear" w:color="auto" w:fill="auto"/>
          </w:tcPr>
          <w:p w14:paraId="4E47C292" w14:textId="77777777" w:rsidR="00980AC2" w:rsidRPr="0053462C" w:rsidRDefault="00357D1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14:paraId="32003C13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724EE409" w14:textId="36DD5433"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лікарів у відділеннях на госпрозрахунку та </w:t>
      </w:r>
      <w:r w:rsidRPr="00196212">
        <w:rPr>
          <w:sz w:val="22"/>
          <w:szCs w:val="22"/>
          <w:lang w:val="uk-UA"/>
        </w:rPr>
        <w:t>спецкоштах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 w:rsidRPr="00535951">
        <w:rPr>
          <w:sz w:val="22"/>
          <w:szCs w:val="22"/>
          <w:lang w:val="ru-RU"/>
        </w:rPr>
        <w:t xml:space="preserve"> </w:t>
      </w:r>
      <w:r w:rsidRPr="00196212">
        <w:rPr>
          <w:sz w:val="22"/>
          <w:szCs w:val="22"/>
          <w:lang w:val="uk-UA"/>
        </w:rPr>
        <w:t>, у тому числі в госпрозрахункових наркологічних кабінетах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 w:rsidRPr="00535951">
        <w:rPr>
          <w:sz w:val="22"/>
          <w:szCs w:val="22"/>
          <w:lang w:val="ru-RU"/>
        </w:rPr>
        <w:t xml:space="preserve"> </w:t>
      </w:r>
      <w:r w:rsidRPr="00196212">
        <w:rPr>
          <w:sz w:val="22"/>
          <w:szCs w:val="22"/>
          <w:lang w:val="uk-UA"/>
        </w:rPr>
        <w:t>, стоматолог</w:t>
      </w:r>
      <w:r w:rsidRPr="007B2000">
        <w:rPr>
          <w:sz w:val="22"/>
          <w:szCs w:val="22"/>
          <w:lang w:val="uk-UA"/>
        </w:rPr>
        <w:t>ічних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AA522C" w:rsidRPr="007B2000">
        <w:rPr>
          <w:sz w:val="22"/>
          <w:szCs w:val="22"/>
          <w:lang w:val="uk-UA"/>
        </w:rPr>
        <w:t>.</w:t>
      </w:r>
    </w:p>
    <w:p w14:paraId="578F1F76" w14:textId="77777777" w:rsidR="0016249F" w:rsidRPr="007B2000" w:rsidRDefault="0016249F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257C110C" w14:textId="77777777" w:rsidTr="0053462C">
        <w:tc>
          <w:tcPr>
            <w:tcW w:w="4926" w:type="dxa"/>
            <w:shd w:val="clear" w:color="auto" w:fill="auto"/>
          </w:tcPr>
          <w:p w14:paraId="28B6C4D1" w14:textId="77777777" w:rsidR="00980AC2" w:rsidRPr="0053462C" w:rsidRDefault="005D592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="005169F2" w:rsidRPr="0053462C">
              <w:rPr>
                <w:b/>
                <w:bCs/>
                <w:lang w:val="uk-UA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14:paraId="06A93C54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23A6CB7C" w14:textId="02E51F8C" w:rsidR="00424D83" w:rsidRPr="007B2000" w:rsidRDefault="0016249F" w:rsidP="00400F5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середнього медперсоналу на самостійному прийомі, </w:t>
      </w:r>
      <w:r w:rsidR="00A424B7" w:rsidRPr="007B2000">
        <w:rPr>
          <w:sz w:val="22"/>
          <w:szCs w:val="22"/>
          <w:lang w:val="uk-UA"/>
        </w:rPr>
        <w:t>в</w:t>
      </w:r>
      <w:r w:rsidRPr="007B2000">
        <w:rPr>
          <w:sz w:val="22"/>
          <w:szCs w:val="22"/>
          <w:lang w:val="uk-UA"/>
        </w:rPr>
        <w:t>сього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</w:t>
      </w:r>
      <w:r w:rsidR="00400FB4" w:rsidRPr="007B2000">
        <w:rPr>
          <w:sz w:val="22"/>
          <w:szCs w:val="22"/>
          <w:lang w:val="uk-UA"/>
        </w:rPr>
        <w:t xml:space="preserve"> у тому числі в пунктах охорони здоров</w:t>
      </w:r>
      <w:r w:rsidR="00400FB4" w:rsidRPr="007B2000">
        <w:rPr>
          <w:sz w:val="22"/>
          <w:szCs w:val="22"/>
          <w:lang w:val="en-US"/>
        </w:rPr>
        <w:t>’</w:t>
      </w:r>
      <w:r w:rsidR="00400FB4" w:rsidRPr="007B2000">
        <w:rPr>
          <w:sz w:val="22"/>
          <w:szCs w:val="22"/>
          <w:lang w:val="uk-UA"/>
        </w:rPr>
        <w:t>я</w:t>
      </w:r>
      <w:r w:rsidRPr="007B2000">
        <w:rPr>
          <w:sz w:val="22"/>
          <w:szCs w:val="22"/>
          <w:lang w:val="uk-UA"/>
        </w:rPr>
        <w:t xml:space="preserve">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,</w:t>
      </w:r>
      <w:r w:rsidR="00BB7DB9" w:rsidRPr="007B2000">
        <w:rPr>
          <w:sz w:val="22"/>
          <w:szCs w:val="22"/>
          <w:lang w:val="uk-UA"/>
        </w:rPr>
        <w:t xml:space="preserve"> на фельдшерсько-а</w:t>
      </w:r>
      <w:r w:rsidR="007B780A" w:rsidRPr="007B2000">
        <w:rPr>
          <w:sz w:val="22"/>
          <w:szCs w:val="22"/>
          <w:lang w:val="uk-UA"/>
        </w:rPr>
        <w:t>кушерських пунктах</w:t>
      </w:r>
      <w:r w:rsidR="001C612A" w:rsidRPr="007B2000">
        <w:rPr>
          <w:sz w:val="22"/>
          <w:szCs w:val="22"/>
          <w:lang w:val="uk-UA"/>
        </w:rPr>
        <w:t xml:space="preserve"> </w:t>
      </w:r>
      <w:r w:rsidR="007B780A" w:rsidRPr="007B2000">
        <w:rPr>
          <w:sz w:val="22"/>
          <w:szCs w:val="22"/>
          <w:lang w:val="uk-UA"/>
        </w:rPr>
        <w:t>(далі – ФАП</w:t>
      </w:r>
      <w:r w:rsidR="00BB7DB9" w:rsidRPr="007B2000">
        <w:rPr>
          <w:sz w:val="22"/>
          <w:szCs w:val="22"/>
          <w:lang w:val="uk-UA"/>
        </w:rPr>
        <w:t>)</w:t>
      </w:r>
      <w:r w:rsidR="00424D83" w:rsidRPr="007B2000">
        <w:rPr>
          <w:sz w:val="28"/>
          <w:szCs w:val="28"/>
          <w:lang w:val="uk-UA"/>
        </w:rPr>
        <w:t xml:space="preserve"> </w:t>
      </w:r>
      <w:r w:rsidR="00424D83" w:rsidRPr="007B2000">
        <w:rPr>
          <w:sz w:val="22"/>
          <w:szCs w:val="22"/>
          <w:lang w:val="uk-UA"/>
        </w:rPr>
        <w:t>самостійних центр</w:t>
      </w:r>
      <w:r w:rsidR="00BB7DB9" w:rsidRPr="007B2000">
        <w:rPr>
          <w:sz w:val="22"/>
          <w:szCs w:val="22"/>
          <w:lang w:val="uk-UA"/>
        </w:rPr>
        <w:t>ів</w:t>
      </w:r>
      <w:r w:rsidR="00424D83" w:rsidRPr="007B2000">
        <w:rPr>
          <w:sz w:val="22"/>
          <w:szCs w:val="22"/>
          <w:lang w:val="uk-UA"/>
        </w:rPr>
        <w:t xml:space="preserve"> первинної медико-санітарної допомоги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,</w:t>
      </w:r>
      <w:r w:rsidR="001C612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1C612A" w:rsidRPr="007B2000">
        <w:rPr>
          <w:sz w:val="22"/>
          <w:szCs w:val="22"/>
          <w:lang w:val="uk-UA"/>
        </w:rPr>
        <w:t>,</w:t>
      </w:r>
      <w:r w:rsidR="00424D83" w:rsidRPr="007B2000">
        <w:rPr>
          <w:sz w:val="22"/>
          <w:szCs w:val="22"/>
          <w:lang w:val="uk-UA"/>
        </w:rPr>
        <w:t xml:space="preserve"> які перебувають у структурі інших закладів охорони здоров</w:t>
      </w:r>
      <w:r w:rsidR="00424D83" w:rsidRPr="007B2000">
        <w:rPr>
          <w:sz w:val="22"/>
          <w:szCs w:val="22"/>
        </w:rPr>
        <w:t>’</w:t>
      </w:r>
      <w:r w:rsidR="00424D83" w:rsidRPr="007B2000">
        <w:rPr>
          <w:sz w:val="22"/>
          <w:szCs w:val="22"/>
          <w:lang w:val="uk-UA"/>
        </w:rPr>
        <w:t>я 4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.</w:t>
      </w:r>
      <w:r w:rsidR="004473B2" w:rsidRPr="007B2000">
        <w:rPr>
          <w:sz w:val="22"/>
          <w:szCs w:val="22"/>
          <w:lang w:val="uk-UA"/>
        </w:rPr>
        <w:t xml:space="preserve"> </w:t>
      </w:r>
      <w:r w:rsidR="007A5ADE" w:rsidRPr="007B2000">
        <w:rPr>
          <w:sz w:val="22"/>
          <w:szCs w:val="22"/>
          <w:lang w:val="uk-UA"/>
        </w:rPr>
        <w:t xml:space="preserve">Крім того, кількість відвідувань середнього медичного персоналу </w:t>
      </w:r>
      <w:r w:rsidR="007B780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BB7DB9" w:rsidRPr="007B2000">
        <w:rPr>
          <w:sz w:val="22"/>
          <w:szCs w:val="22"/>
          <w:lang w:val="uk-UA"/>
        </w:rPr>
        <w:t xml:space="preserve"> </w:t>
      </w:r>
      <w:r w:rsidR="007A5ADE" w:rsidRPr="007B2000">
        <w:rPr>
          <w:sz w:val="22"/>
          <w:szCs w:val="22"/>
          <w:lang w:val="uk-UA"/>
        </w:rPr>
        <w:t xml:space="preserve">вдома, </w:t>
      </w:r>
      <w:r w:rsidR="00DB329A" w:rsidRPr="007B2000">
        <w:rPr>
          <w:sz w:val="22"/>
          <w:szCs w:val="22"/>
          <w:lang w:val="uk-UA"/>
        </w:rPr>
        <w:t>в</w:t>
      </w:r>
      <w:r w:rsidR="007A5ADE" w:rsidRPr="007B2000">
        <w:rPr>
          <w:sz w:val="22"/>
          <w:szCs w:val="22"/>
          <w:lang w:val="uk-UA"/>
        </w:rPr>
        <w:t>сього 5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424D83" w:rsidRPr="007B2000">
        <w:rPr>
          <w:sz w:val="22"/>
          <w:szCs w:val="22"/>
          <w:lang w:val="uk-UA"/>
        </w:rPr>
        <w:t xml:space="preserve"> </w:t>
      </w:r>
      <w:r w:rsidR="00DB329A" w:rsidRPr="007B2000">
        <w:rPr>
          <w:sz w:val="22"/>
          <w:szCs w:val="22"/>
          <w:lang w:val="uk-UA"/>
        </w:rPr>
        <w:t>.</w:t>
      </w:r>
    </w:p>
    <w:p w14:paraId="50D90A85" w14:textId="77777777" w:rsidR="005B1C88" w:rsidRPr="007B2000" w:rsidRDefault="005B1C88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980AC2" w:rsidRPr="0053462C" w14:paraId="77A99953" w14:textId="77777777" w:rsidTr="0053462C">
        <w:tc>
          <w:tcPr>
            <w:tcW w:w="4926" w:type="dxa"/>
            <w:shd w:val="clear" w:color="auto" w:fill="auto"/>
          </w:tcPr>
          <w:p w14:paraId="31756C2E" w14:textId="77777777" w:rsidR="00980AC2" w:rsidRPr="0053462C" w:rsidRDefault="005F3CA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00C3EEB7" w14:textId="77777777"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406C03DC" w14:textId="3841A7F9"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</w:t>
      </w:r>
      <w:r w:rsidRPr="007B2000">
        <w:rPr>
          <w:b/>
          <w:bCs/>
          <w:sz w:val="22"/>
          <w:szCs w:val="22"/>
          <w:lang w:val="uk-UA"/>
        </w:rPr>
        <w:t xml:space="preserve">  </w:t>
      </w:r>
      <w:r w:rsidRPr="007B2000">
        <w:rPr>
          <w:sz w:val="22"/>
          <w:szCs w:val="22"/>
          <w:lang w:val="uk-UA"/>
        </w:rPr>
        <w:t>жінок (18 років і старших), що їх оглянуто профілактично, усього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у тому числі в оглядових кабінетах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 з цитологічним до</w:t>
      </w:r>
      <w:r w:rsidR="00A03C10" w:rsidRPr="007B2000">
        <w:rPr>
          <w:sz w:val="22"/>
          <w:szCs w:val="22"/>
          <w:lang w:val="uk-UA"/>
        </w:rPr>
        <w:t>слідженням (із пункту</w:t>
      </w:r>
      <w:r w:rsidR="00980AC2" w:rsidRPr="007B2000">
        <w:rPr>
          <w:sz w:val="22"/>
          <w:szCs w:val="22"/>
          <w:lang w:val="uk-UA"/>
        </w:rPr>
        <w:t>1)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980AC2" w:rsidRPr="007B2000">
        <w:rPr>
          <w:sz w:val="22"/>
          <w:szCs w:val="22"/>
          <w:lang w:val="uk-UA"/>
        </w:rPr>
        <w:t>.</w:t>
      </w:r>
    </w:p>
    <w:p w14:paraId="0ADCD3EF" w14:textId="77777777" w:rsidR="001E35E1" w:rsidRPr="007B2000" w:rsidRDefault="001E35E1" w:rsidP="001E35E1">
      <w:pPr>
        <w:rPr>
          <w:lang w:val="uk-UA"/>
        </w:rPr>
      </w:pPr>
    </w:p>
    <w:p w14:paraId="54BB3677" w14:textId="77777777" w:rsidR="004066ED" w:rsidRPr="007B2000" w:rsidRDefault="004066ED" w:rsidP="001E35E1">
      <w:pPr>
        <w:rPr>
          <w:lang w:val="uk-UA"/>
        </w:rPr>
      </w:pPr>
    </w:p>
    <w:p w14:paraId="2D254760" w14:textId="77777777" w:rsidR="004066ED" w:rsidRPr="007B2000" w:rsidRDefault="004066ED" w:rsidP="001E35E1">
      <w:pPr>
        <w:rPr>
          <w:lang w:val="uk-UA"/>
        </w:rPr>
      </w:pPr>
    </w:p>
    <w:p w14:paraId="0A30070B" w14:textId="77777777" w:rsidR="004066ED" w:rsidRPr="007B2000" w:rsidRDefault="004066ED" w:rsidP="001E35E1">
      <w:pPr>
        <w:rPr>
          <w:lang w:val="uk-UA"/>
        </w:rPr>
      </w:pPr>
    </w:p>
    <w:p w14:paraId="6F8AEA50" w14:textId="77777777" w:rsidR="004066ED" w:rsidRPr="007B2000" w:rsidRDefault="004066ED" w:rsidP="001E35E1">
      <w:pPr>
        <w:rPr>
          <w:lang w:val="uk-UA"/>
        </w:rPr>
      </w:pPr>
    </w:p>
    <w:p w14:paraId="3F4BFD8B" w14:textId="77777777" w:rsidR="004066ED" w:rsidRPr="007B2000" w:rsidRDefault="004066ED" w:rsidP="001E35E1">
      <w:pPr>
        <w:rPr>
          <w:lang w:val="uk-UA"/>
        </w:rPr>
      </w:pPr>
    </w:p>
    <w:p w14:paraId="614A8859" w14:textId="77777777" w:rsidR="00B17453" w:rsidRPr="007B2000" w:rsidRDefault="00B17453" w:rsidP="004D5F7E">
      <w:pPr>
        <w:pStyle w:val="2"/>
        <w:outlineLvl w:val="1"/>
      </w:pPr>
    </w:p>
    <w:p w14:paraId="035DA9C9" w14:textId="77777777" w:rsidR="00B17453" w:rsidRPr="007B2000" w:rsidRDefault="00B17453" w:rsidP="004D5F7E">
      <w:pPr>
        <w:pStyle w:val="2"/>
        <w:outlineLvl w:val="1"/>
      </w:pPr>
    </w:p>
    <w:p w14:paraId="3B472344" w14:textId="77777777" w:rsidR="0016249F" w:rsidRPr="007B2000" w:rsidRDefault="0016249F" w:rsidP="004D5F7E">
      <w:pPr>
        <w:pStyle w:val="2"/>
        <w:outlineLvl w:val="1"/>
        <w:rPr>
          <w:lang w:val="en-US"/>
        </w:rPr>
      </w:pPr>
      <w:r w:rsidRPr="007B2000">
        <w:t>Пологова допомога вдома</w:t>
      </w:r>
    </w:p>
    <w:p w14:paraId="3320B7BA" w14:textId="77777777" w:rsidR="0016249F" w:rsidRPr="007B2000" w:rsidRDefault="0016249F" w:rsidP="0016249F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929BA" w:rsidRPr="0053462C" w14:paraId="468990C1" w14:textId="77777777" w:rsidTr="0053462C">
        <w:tc>
          <w:tcPr>
            <w:tcW w:w="4926" w:type="dxa"/>
            <w:shd w:val="clear" w:color="auto" w:fill="auto"/>
          </w:tcPr>
          <w:p w14:paraId="0935341D" w14:textId="77777777"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2400</w:t>
            </w:r>
          </w:p>
        </w:tc>
        <w:tc>
          <w:tcPr>
            <w:tcW w:w="4927" w:type="dxa"/>
            <w:shd w:val="clear" w:color="auto" w:fill="auto"/>
          </w:tcPr>
          <w:p w14:paraId="591CF255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268308D7" w14:textId="77777777"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1"/>
        <w:gridCol w:w="975"/>
        <w:gridCol w:w="2398"/>
        <w:gridCol w:w="3263"/>
      </w:tblGrid>
      <w:tr w:rsidR="0016249F" w:rsidRPr="00AA0940" w14:paraId="2AC6BB45" w14:textId="77777777">
        <w:trPr>
          <w:cantSplit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F9F3" w14:textId="49D5DD50" w:rsidR="0016249F" w:rsidRPr="007B2000" w:rsidRDefault="001624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8A97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75E2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Кількість пологів, що прийняті лікарями </w:t>
            </w:r>
          </w:p>
          <w:p w14:paraId="5FBB2D53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середнім медперсоналом</w:t>
            </w:r>
          </w:p>
        </w:tc>
      </w:tr>
      <w:tr w:rsidR="0016249F" w:rsidRPr="00AA0940" w14:paraId="3F040FD7" w14:textId="77777777">
        <w:trPr>
          <w:cantSplit/>
        </w:trPr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B120C" w14:textId="77777777"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10E1" w14:textId="77777777"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45C42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425A0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тому числі в сільських жінок</w:t>
            </w:r>
          </w:p>
        </w:tc>
      </w:tr>
      <w:tr w:rsidR="0016249F" w:rsidRPr="007B2000" w14:paraId="6A9FE501" w14:textId="77777777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519" w14:textId="77777777" w:rsidR="0016249F" w:rsidRPr="007B2000" w:rsidRDefault="0016249F" w:rsidP="00577B8D">
            <w:pPr>
              <w:pStyle w:val="2"/>
              <w:outlineLvl w:val="1"/>
              <w:rPr>
                <w:bCs w:val="0"/>
                <w:sz w:val="18"/>
                <w:szCs w:val="18"/>
              </w:rPr>
            </w:pPr>
            <w:r w:rsidRPr="007B2000">
              <w:rPr>
                <w:bCs w:val="0"/>
                <w:sz w:val="18"/>
                <w:szCs w:val="18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C954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6CAA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4BC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14:paraId="35524788" w14:textId="77777777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6DC" w14:textId="77777777" w:rsidR="0016249F" w:rsidRPr="007B2000" w:rsidRDefault="0016249F" w:rsidP="00577B8D">
            <w:pPr>
              <w:pStyle w:val="2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42F" w14:textId="77777777"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1D1B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5C5D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7B2000" w14:paraId="5F3213D3" w14:textId="77777777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DE4" w14:textId="77777777"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без наступної </w:t>
            </w:r>
          </w:p>
          <w:p w14:paraId="7B14A35D" w14:textId="77777777"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госпіталізації породіль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282F" w14:textId="77777777"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8796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70A4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1F2F7419" w14:textId="77777777" w:rsidR="0016249F" w:rsidRPr="007B2000" w:rsidRDefault="0016249F" w:rsidP="0016249F">
      <w:pPr>
        <w:rPr>
          <w:lang w:val="uk-UA"/>
        </w:rPr>
      </w:pPr>
    </w:p>
    <w:p w14:paraId="7A85B2E1" w14:textId="77777777" w:rsidR="00B17453" w:rsidRPr="007B2000" w:rsidRDefault="00B17453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929BA" w:rsidRPr="0053462C" w14:paraId="42F4511D" w14:textId="77777777" w:rsidTr="0053462C">
        <w:tc>
          <w:tcPr>
            <w:tcW w:w="4926" w:type="dxa"/>
            <w:shd w:val="clear" w:color="auto" w:fill="auto"/>
          </w:tcPr>
          <w:p w14:paraId="762C4CBC" w14:textId="77777777"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2401</w:t>
            </w:r>
          </w:p>
        </w:tc>
        <w:tc>
          <w:tcPr>
            <w:tcW w:w="4927" w:type="dxa"/>
            <w:shd w:val="clear" w:color="auto" w:fill="auto"/>
          </w:tcPr>
          <w:p w14:paraId="1C88B0D3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31D8A3CC" w14:textId="77777777"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2"/>
        <w:gridCol w:w="957"/>
        <w:gridCol w:w="2463"/>
        <w:gridCol w:w="2545"/>
      </w:tblGrid>
      <w:tr w:rsidR="0016249F" w:rsidRPr="00AA0940" w14:paraId="7AC36C5B" w14:textId="77777777">
        <w:trPr>
          <w:cantSplit/>
        </w:trPr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8FEA" w14:textId="2C982872" w:rsidR="0016249F" w:rsidRPr="007B2000" w:rsidRDefault="001624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F6CD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</w:t>
            </w:r>
          </w:p>
          <w:p w14:paraId="2AA1D471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AED9" w14:textId="77777777" w:rsidR="0016249F" w:rsidRPr="007B2000" w:rsidRDefault="0016249F" w:rsidP="00577B8D">
            <w:pPr>
              <w:pStyle w:val="30"/>
              <w:outlineLvl w:val="2"/>
              <w:rPr>
                <w:bCs w:val="0"/>
              </w:rPr>
            </w:pPr>
            <w:r w:rsidRPr="007B2000">
              <w:rPr>
                <w:bCs w:val="0"/>
              </w:rPr>
              <w:t xml:space="preserve">З кількості  народжених без </w:t>
            </w:r>
            <w:r w:rsidR="00EF1E99" w:rsidRPr="007B2000">
              <w:rPr>
                <w:bCs w:val="0"/>
              </w:rPr>
              <w:t>подальшої</w:t>
            </w:r>
            <w:r w:rsidRPr="007B2000">
              <w:rPr>
                <w:bCs w:val="0"/>
              </w:rPr>
              <w:t xml:space="preserve"> госпіталізації</w:t>
            </w:r>
          </w:p>
        </w:tc>
      </w:tr>
      <w:tr w:rsidR="0016249F" w:rsidRPr="00AA0940" w14:paraId="357879F2" w14:textId="77777777">
        <w:trPr>
          <w:cantSplit/>
        </w:trPr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0E1BC" w14:textId="77777777" w:rsidR="0016249F" w:rsidRPr="007B2000" w:rsidRDefault="0016249F" w:rsidP="00577B8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0BABF" w14:textId="77777777" w:rsidR="0016249F" w:rsidRPr="007B2000" w:rsidRDefault="0016249F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8F5DF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D469A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</w:t>
            </w:r>
          </w:p>
          <w:p w14:paraId="379A4C93" w14:textId="77777777"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 сільських жителів</w:t>
            </w:r>
          </w:p>
        </w:tc>
      </w:tr>
      <w:tr w:rsidR="0016249F" w:rsidRPr="007B2000" w14:paraId="4671EF85" w14:textId="77777777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0AE2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755C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54E4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7C15" w14:textId="77777777"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14:paraId="1BED3700" w14:textId="77777777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C82" w14:textId="77777777"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живими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DCE1" w14:textId="77777777"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5951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2708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6249F" w:rsidRPr="007B2000" w14:paraId="6A02A1CD" w14:textId="77777777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AD59" w14:textId="77777777"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померло у віці 0-6 діб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31EE" w14:textId="77777777"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6860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20D0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6249F" w:rsidRPr="007B2000" w14:paraId="768EA626" w14:textId="77777777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84D" w14:textId="77777777"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мертвими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AFE" w14:textId="77777777"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E4E3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7E15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6249F" w:rsidRPr="007B2000" w14:paraId="15474370" w14:textId="77777777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EB51" w14:textId="77777777"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Вакциновано проти туберкульозу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6627" w14:textId="77777777"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DD4D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CBFC" w14:textId="77777777"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69F2DEB3" w14:textId="77777777" w:rsidR="0016249F" w:rsidRPr="007B2000" w:rsidRDefault="0016249F" w:rsidP="0016249F">
      <w:pPr>
        <w:rPr>
          <w:lang w:val="uk-UA"/>
        </w:rPr>
      </w:pPr>
    </w:p>
    <w:p w14:paraId="25567004" w14:textId="77777777" w:rsidR="00B17453" w:rsidRPr="007B2000" w:rsidRDefault="00B17453" w:rsidP="0016249F">
      <w:pPr>
        <w:rPr>
          <w:lang w:val="uk-UA"/>
        </w:rPr>
      </w:pPr>
    </w:p>
    <w:p w14:paraId="00140E04" w14:textId="77777777" w:rsidR="00B17453" w:rsidRPr="007B2000" w:rsidRDefault="00B17453" w:rsidP="0016249F">
      <w:pPr>
        <w:rPr>
          <w:lang w:val="uk-UA"/>
        </w:rPr>
      </w:pPr>
    </w:p>
    <w:p w14:paraId="1C6A6AA6" w14:textId="77777777" w:rsidR="00B17453" w:rsidRPr="007B2000" w:rsidRDefault="00B17453" w:rsidP="0016249F">
      <w:pPr>
        <w:rPr>
          <w:lang w:val="uk-UA"/>
        </w:rPr>
      </w:pPr>
    </w:p>
    <w:p w14:paraId="398A28D0" w14:textId="77777777" w:rsidR="0016249F" w:rsidRPr="007B2000" w:rsidRDefault="0016249F" w:rsidP="0016249F">
      <w:pPr>
        <w:pStyle w:val="2"/>
        <w:outlineLvl w:val="1"/>
      </w:pPr>
      <w:r w:rsidRPr="007B2000">
        <w:t>Профілактичні огляди, проведені даним закладом</w:t>
      </w:r>
    </w:p>
    <w:p w14:paraId="044C981F" w14:textId="77777777"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09"/>
      </w:tblGrid>
      <w:tr w:rsidR="005929BA" w:rsidRPr="0053462C" w14:paraId="71AA439B" w14:textId="77777777" w:rsidTr="0053462C">
        <w:tc>
          <w:tcPr>
            <w:tcW w:w="4926" w:type="dxa"/>
            <w:shd w:val="clear" w:color="auto" w:fill="auto"/>
          </w:tcPr>
          <w:p w14:paraId="0974879A" w14:textId="77777777"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927" w:type="dxa"/>
            <w:shd w:val="clear" w:color="auto" w:fill="auto"/>
          </w:tcPr>
          <w:p w14:paraId="5682C41C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2BF07E8E" w14:textId="77777777"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8"/>
        <w:gridCol w:w="1373"/>
        <w:gridCol w:w="1259"/>
        <w:gridCol w:w="1337"/>
      </w:tblGrid>
      <w:tr w:rsidR="007B2000" w:rsidRPr="007B2000" w14:paraId="602A6EB0" w14:textId="77777777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3E122" w14:textId="645463D8" w:rsidR="00F17C9F" w:rsidRPr="007B2000" w:rsidRDefault="00F17C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09D23" w14:textId="77777777"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8FBA4" w14:textId="77777777"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A97B1" w14:textId="77777777"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7B2000" w14:paraId="57CFCC55" w14:textId="77777777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4CD9" w14:textId="77777777"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04CA" w14:textId="77777777"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78B2" w14:textId="77777777"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129" w14:textId="77777777"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7B2000" w14:paraId="3B53B94E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BBEF" w14:textId="77777777"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E9C" w14:textId="77777777"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97E5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0223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7B2000" w14:paraId="347C2562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ED8" w14:textId="77777777" w:rsidR="001B264D" w:rsidRPr="001B264D" w:rsidRDefault="001B264D" w:rsidP="001B264D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студентів вищих навчальних закладів різних рівнів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акредитації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F37" w14:textId="77777777"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B40A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D346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7B2000" w14:paraId="01EF2B4A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B4F" w14:textId="77777777"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системи профтехосвіти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ECD8" w14:textId="77777777"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0EAF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EEC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7B2000" w14:paraId="2DE71A68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A68" w14:textId="77777777"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4A" w14:textId="77777777"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1394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588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7B2000" w14:paraId="4E91F4A5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E61E" w14:textId="77777777"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7B2000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7B2000">
              <w:rPr>
                <w:sz w:val="22"/>
                <w:szCs w:val="22"/>
                <w:lang w:val="uk-UA"/>
              </w:rPr>
              <w:t>.0</w:t>
            </w:r>
            <w:r w:rsidRPr="007B2000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DAAD" w14:textId="77777777"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E727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7E0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7B2000" w14:paraId="4057D3D6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4797" w14:textId="77777777"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Крім того, учні системи профтехосвіти, студенти вищих навчальних закладів різних рівнів акредитації </w:t>
            </w:r>
            <w:r w:rsidRPr="007B2000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4A0B" w14:textId="77777777"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47D6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AD49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2000" w:rsidRPr="007B2000" w14:paraId="36B56841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9E93" w14:textId="77777777"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1B1B" w14:textId="77777777"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D35E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A107" w14:textId="77777777"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7B2000" w14:paraId="5E7826DB" w14:textId="77777777" w:rsidTr="00270B7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4FDD" w14:textId="77777777"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14:paraId="449DD1B6" w14:textId="77777777"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19B1" w14:textId="77777777"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EB1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EBA7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7B2000" w14:paraId="42451C02" w14:textId="77777777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A72" w14:textId="77777777"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працівники установ та організацій Міністерства аграрної</w:t>
            </w:r>
            <w:r w:rsidRPr="001B264D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політики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4DEA" w14:textId="77777777"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F66E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AD81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7B2000" w14:paraId="67539CCF" w14:textId="77777777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532A" w14:textId="77777777"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інші категорії населення, що підлягають періодичним</w:t>
            </w:r>
            <w:r w:rsidRPr="001B264D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оглядам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550" w14:textId="77777777"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BCFF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61CC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1B264D" w:rsidRPr="007B2000" w14:paraId="2D557B21" w14:textId="77777777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98E7" w14:textId="77777777" w:rsidR="001B264D" w:rsidRPr="007B2000" w:rsidRDefault="001B264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9861" w14:textId="77777777"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9F80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B84E" w14:textId="77777777"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43615EF4" w14:textId="77777777" w:rsidR="007E05B6" w:rsidRPr="00053BD2" w:rsidRDefault="007E05B6" w:rsidP="00222030">
      <w:pPr>
        <w:jc w:val="right"/>
        <w:rPr>
          <w:bCs/>
          <w:lang w:val="en-US"/>
        </w:rPr>
        <w:sectPr w:rsidR="007E05B6" w:rsidRPr="00053BD2" w:rsidSect="00456603">
          <w:pgSz w:w="11906" w:h="16838"/>
          <w:pgMar w:top="720" w:right="851" w:bottom="357" w:left="1418" w:header="709" w:footer="709" w:gutter="0"/>
          <w:cols w:space="708"/>
          <w:docGrid w:linePitch="381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7E05B6" w:rsidRPr="0053462C" w14:paraId="3EE6A200" w14:textId="77777777" w:rsidTr="0053462C">
        <w:tc>
          <w:tcPr>
            <w:tcW w:w="9853" w:type="dxa"/>
            <w:shd w:val="clear" w:color="auto" w:fill="auto"/>
          </w:tcPr>
          <w:p w14:paraId="098498CD" w14:textId="77777777" w:rsidR="007E05B6" w:rsidRPr="0053462C" w:rsidRDefault="007E05B6" w:rsidP="007E05B6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lastRenderedPageBreak/>
              <w:t>Таблиця 2511</w:t>
            </w:r>
          </w:p>
        </w:tc>
      </w:tr>
    </w:tbl>
    <w:p w14:paraId="30E1B650" w14:textId="77777777" w:rsidR="00547E86" w:rsidRPr="007B2000" w:rsidRDefault="00547E86" w:rsidP="00547E86">
      <w:pPr>
        <w:rPr>
          <w:sz w:val="16"/>
          <w:szCs w:val="16"/>
          <w:lang w:val="uk-UA"/>
        </w:rPr>
      </w:pPr>
    </w:p>
    <w:p w14:paraId="5E1BEC82" w14:textId="7019EC97" w:rsidR="00547E86" w:rsidRPr="007B2000" w:rsidRDefault="00547E86" w:rsidP="00547E86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дітей віком 15-17 років включно, які перебували в звітному році під диспансерним наглядом протягом року, було госпіталізовано 1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2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направлено на санаторно-курортне лікування 3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, у тому числі юнаків 4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мали  потребу  в оперативному лікуванні 5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 у тому числі юнаків 6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оперовано 7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8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мали потребу в корекції зору 9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10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забезпечено корегуючими окулярами  11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12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14:paraId="704D2212" w14:textId="77777777" w:rsidR="00547E86" w:rsidRPr="007B2000" w:rsidRDefault="00547E86" w:rsidP="0016249F">
      <w:pPr>
        <w:jc w:val="both"/>
        <w:rPr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14:paraId="06B4D6D6" w14:textId="77777777" w:rsidTr="0053462C">
        <w:tc>
          <w:tcPr>
            <w:tcW w:w="4926" w:type="dxa"/>
            <w:shd w:val="clear" w:color="auto" w:fill="auto"/>
          </w:tcPr>
          <w:p w14:paraId="5A210D7D" w14:textId="77777777" w:rsidR="005929BA" w:rsidRPr="0053462C" w:rsidRDefault="002428CE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2512</w:t>
            </w:r>
          </w:p>
        </w:tc>
        <w:tc>
          <w:tcPr>
            <w:tcW w:w="4927" w:type="dxa"/>
            <w:shd w:val="clear" w:color="auto" w:fill="auto"/>
          </w:tcPr>
          <w:p w14:paraId="410F657A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62A2773A" w14:textId="46819822" w:rsidR="0016249F" w:rsidRPr="007B2000" w:rsidRDefault="0016249F" w:rsidP="009679BA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Оглянуто профілактично з метою виявлення хворих на туберкульоз, усього 1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535951">
        <w:rPr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, у тому числі дітей віком:  до 14 років включно 2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535951">
        <w:rPr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,</w:t>
      </w:r>
      <w:r w:rsidR="000539E8" w:rsidRPr="007B2000">
        <w:rPr>
          <w:b/>
          <w:sz w:val="22"/>
          <w:szCs w:val="22"/>
          <w:lang w:val="uk-UA"/>
        </w:rPr>
        <w:t xml:space="preserve"> </w:t>
      </w:r>
      <w:r w:rsidR="000539E8" w:rsidRPr="007B2000">
        <w:rPr>
          <w:sz w:val="22"/>
          <w:szCs w:val="22"/>
          <w:lang w:val="uk-UA"/>
        </w:rPr>
        <w:t>з них 4-14 років включно 3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535951">
        <w:rPr>
          <w:sz w:val="22"/>
          <w:szCs w:val="22"/>
          <w:lang w:val="ru-RU"/>
        </w:rPr>
        <w:t xml:space="preserve"> </w:t>
      </w:r>
      <w:r w:rsidR="000539E8" w:rsidRPr="007B2000">
        <w:rPr>
          <w:sz w:val="22"/>
          <w:szCs w:val="22"/>
          <w:lang w:val="uk-UA"/>
        </w:rPr>
        <w:t>;</w:t>
      </w:r>
      <w:r w:rsidRPr="007B2000">
        <w:rPr>
          <w:sz w:val="22"/>
          <w:szCs w:val="22"/>
          <w:lang w:val="uk-UA"/>
        </w:rPr>
        <w:t xml:space="preserve"> 15-17 років включно </w:t>
      </w:r>
      <w:r w:rsidR="000539E8" w:rsidRPr="007B2000">
        <w:rPr>
          <w:sz w:val="22"/>
          <w:szCs w:val="22"/>
          <w:lang w:val="uk-UA"/>
        </w:rPr>
        <w:t>4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535951">
        <w:rPr>
          <w:sz w:val="22"/>
          <w:szCs w:val="22"/>
          <w:lang w:val="ru-RU"/>
        </w:rPr>
        <w:t xml:space="preserve"> </w:t>
      </w:r>
      <w:r w:rsidR="00C112EE" w:rsidRPr="007B2000">
        <w:rPr>
          <w:sz w:val="22"/>
          <w:szCs w:val="22"/>
          <w:lang w:val="uk-UA"/>
        </w:rPr>
        <w:t xml:space="preserve">. Крім того, дітей віком 15-17 років включно (методом туберкулінодіагностики) </w:t>
      </w:r>
      <w:r w:rsidR="001A5ED0" w:rsidRPr="007B2000">
        <w:rPr>
          <w:sz w:val="22"/>
          <w:szCs w:val="22"/>
          <w:lang w:val="uk-UA"/>
        </w:rPr>
        <w:t>5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="00302249" w:rsidRPr="007B2000">
        <w:rPr>
          <w:sz w:val="22"/>
          <w:szCs w:val="22"/>
          <w:lang w:val="uk-UA"/>
        </w:rPr>
        <w:t>.</w:t>
      </w:r>
      <w:r w:rsidRPr="007B2000">
        <w:rPr>
          <w:sz w:val="22"/>
          <w:szCs w:val="22"/>
          <w:lang w:val="uk-UA"/>
        </w:rPr>
        <w:t xml:space="preserve"> </w:t>
      </w:r>
      <w:r w:rsidR="00302249" w:rsidRPr="007B2000">
        <w:rPr>
          <w:sz w:val="22"/>
          <w:szCs w:val="22"/>
          <w:lang w:val="uk-UA"/>
        </w:rPr>
        <w:t>С</w:t>
      </w:r>
      <w:r w:rsidRPr="007B2000">
        <w:rPr>
          <w:sz w:val="22"/>
          <w:szCs w:val="22"/>
          <w:lang w:val="uk-UA"/>
        </w:rPr>
        <w:t>ільських жителів, усього (із п</w:t>
      </w:r>
      <w:r w:rsidR="00BF18FA" w:rsidRPr="007B2000">
        <w:rPr>
          <w:sz w:val="22"/>
          <w:szCs w:val="22"/>
          <w:lang w:val="uk-UA"/>
        </w:rPr>
        <w:t>ункту</w:t>
      </w:r>
      <w:r w:rsidRPr="007B2000">
        <w:rPr>
          <w:sz w:val="22"/>
          <w:szCs w:val="22"/>
          <w:lang w:val="uk-UA"/>
        </w:rPr>
        <w:t xml:space="preserve"> 1) </w:t>
      </w:r>
      <w:r w:rsidR="001A5ED0" w:rsidRPr="007B2000">
        <w:rPr>
          <w:sz w:val="22"/>
          <w:szCs w:val="22"/>
          <w:lang w:val="uk-UA"/>
        </w:rPr>
        <w:t>6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uk-UA"/>
        </w:rPr>
        <w:t xml:space="preserve"> </w:t>
      </w:r>
      <w:r w:rsidR="005929BA" w:rsidRPr="007B2000">
        <w:rPr>
          <w:sz w:val="22"/>
          <w:szCs w:val="22"/>
          <w:lang w:val="uk-UA"/>
        </w:rPr>
        <w:t>.</w:t>
      </w:r>
    </w:p>
    <w:p w14:paraId="0DC4E1B6" w14:textId="77777777" w:rsidR="00D404B9" w:rsidRPr="007B2000" w:rsidRDefault="00D404B9" w:rsidP="00D404B9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>Таблиця 2513</w:t>
      </w:r>
    </w:p>
    <w:p w14:paraId="5513BD56" w14:textId="0BED866F" w:rsidR="00D404B9" w:rsidRPr="00FC4836" w:rsidRDefault="00D404B9" w:rsidP="00D404B9">
      <w:pPr>
        <w:jc w:val="both"/>
        <w:rPr>
          <w:sz w:val="22"/>
          <w:szCs w:val="22"/>
          <w:lang w:val="ru-RU"/>
        </w:rPr>
      </w:pPr>
      <w:r w:rsidRPr="007B2000">
        <w:rPr>
          <w:sz w:val="22"/>
          <w:szCs w:val="22"/>
          <w:lang w:val="uk-UA"/>
        </w:rPr>
        <w:t>Обстежено з метою виявлення хворих на сифіліс, усього 1</w:t>
      </w:r>
      <w:r w:rsidR="00FC4836" w:rsidRPr="00196212">
        <w:rPr>
          <w:sz w:val="22"/>
          <w:szCs w:val="22"/>
          <w:lang w:val="uk-UA"/>
        </w:rPr>
        <w:t xml:space="preserve">    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FC4836" w:rsidRPr="00196212">
        <w:rPr>
          <w:b/>
          <w:sz w:val="22"/>
          <w:szCs w:val="22"/>
          <w:u w:val="single"/>
          <w:lang w:val="uk-UA"/>
        </w:rPr>
        <w:t> </w:t>
      </w:r>
      <w:r w:rsidR="00FC4836" w:rsidRPr="00FC4836">
        <w:rPr>
          <w:sz w:val="22"/>
          <w:szCs w:val="22"/>
          <w:lang w:val="ru-RU"/>
        </w:rPr>
        <w:t xml:space="preserve"> </w:t>
      </w:r>
    </w:p>
    <w:p w14:paraId="71536B40" w14:textId="77777777" w:rsidR="0016249F" w:rsidRPr="007B2000" w:rsidRDefault="0016249F" w:rsidP="009679BA">
      <w:pPr>
        <w:jc w:val="both"/>
        <w:rPr>
          <w:sz w:val="22"/>
          <w:szCs w:val="22"/>
          <w:lang w:val="uk-UA"/>
        </w:rPr>
      </w:pPr>
    </w:p>
    <w:tbl>
      <w:tblPr>
        <w:tblW w:w="11404" w:type="dxa"/>
        <w:tblLayout w:type="fixed"/>
        <w:tblLook w:val="01E0" w:firstRow="1" w:lastRow="1" w:firstColumn="1" w:lastColumn="1" w:noHBand="0" w:noVBand="0"/>
      </w:tblPr>
      <w:tblGrid>
        <w:gridCol w:w="11168"/>
        <w:gridCol w:w="236"/>
      </w:tblGrid>
      <w:tr w:rsidR="005929BA" w:rsidRPr="00AA0940" w14:paraId="37721FDF" w14:textId="77777777" w:rsidTr="0053462C">
        <w:tc>
          <w:tcPr>
            <w:tcW w:w="11168" w:type="dxa"/>
            <w:shd w:val="clear" w:color="auto" w:fill="auto"/>
          </w:tcPr>
          <w:p w14:paraId="28465C61" w14:textId="77777777" w:rsidR="0019608D" w:rsidRPr="0053462C" w:rsidRDefault="00BD33ED" w:rsidP="0060113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sz w:val="24"/>
                <w:szCs w:val="24"/>
                <w:lang w:val="uk-UA"/>
              </w:rPr>
              <w:t>Диспансерний нагляд за ветеранами війни (кількість)</w:t>
            </w:r>
          </w:p>
        </w:tc>
        <w:tc>
          <w:tcPr>
            <w:tcW w:w="236" w:type="dxa"/>
            <w:shd w:val="clear" w:color="auto" w:fill="auto"/>
          </w:tcPr>
          <w:p w14:paraId="2E52BEE5" w14:textId="77777777" w:rsidR="005929BA" w:rsidRPr="0060113C" w:rsidRDefault="005929BA" w:rsidP="0053462C">
            <w:pPr>
              <w:jc w:val="right"/>
              <w:rPr>
                <w:bCs/>
                <w:lang w:val="ru-RU"/>
              </w:rPr>
            </w:pPr>
          </w:p>
        </w:tc>
      </w:tr>
    </w:tbl>
    <w:p w14:paraId="303D8F32" w14:textId="77777777" w:rsidR="0060113C" w:rsidRPr="0060113C" w:rsidRDefault="0060113C" w:rsidP="0060113C">
      <w:pPr>
        <w:jc w:val="both"/>
        <w:rPr>
          <w:lang w:val="ru-RU"/>
        </w:rPr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4926"/>
        <w:gridCol w:w="5262"/>
      </w:tblGrid>
      <w:tr w:rsidR="0060113C" w:rsidRPr="0053462C" w14:paraId="4D67E6BB" w14:textId="77777777" w:rsidTr="00BD7ABD">
        <w:tc>
          <w:tcPr>
            <w:tcW w:w="4926" w:type="dxa"/>
            <w:shd w:val="clear" w:color="auto" w:fill="auto"/>
          </w:tcPr>
          <w:p w14:paraId="44AB3B31" w14:textId="77777777" w:rsidR="0060113C" w:rsidRPr="0053462C" w:rsidRDefault="0060113C" w:rsidP="00BD7ABD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2600</w:t>
            </w:r>
          </w:p>
        </w:tc>
        <w:tc>
          <w:tcPr>
            <w:tcW w:w="5262" w:type="dxa"/>
            <w:shd w:val="clear" w:color="auto" w:fill="auto"/>
          </w:tcPr>
          <w:p w14:paraId="780AB252" w14:textId="77777777" w:rsidR="0060113C" w:rsidRPr="0053462C" w:rsidRDefault="0060113C" w:rsidP="00BD7ABD">
            <w:pPr>
              <w:jc w:val="right"/>
              <w:rPr>
                <w:bCs/>
                <w:lang w:val="en-US"/>
              </w:rPr>
            </w:pPr>
          </w:p>
        </w:tc>
      </w:tr>
    </w:tbl>
    <w:p w14:paraId="260B5FFD" w14:textId="77777777" w:rsidR="0060113C" w:rsidRPr="0060113C" w:rsidRDefault="0060113C" w:rsidP="0060113C">
      <w:pPr>
        <w:jc w:val="both"/>
        <w:rPr>
          <w:lang w:val="en-US"/>
        </w:rPr>
      </w:pPr>
    </w:p>
    <w:tbl>
      <w:tblPr>
        <w:tblW w:w="109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1"/>
        <w:gridCol w:w="774"/>
        <w:gridCol w:w="1143"/>
        <w:gridCol w:w="1143"/>
        <w:gridCol w:w="976"/>
        <w:gridCol w:w="1099"/>
        <w:gridCol w:w="1070"/>
        <w:gridCol w:w="1171"/>
      </w:tblGrid>
      <w:tr w:rsidR="0060113C" w:rsidRPr="00AA0940" w14:paraId="20EAB326" w14:textId="77777777" w:rsidTr="00BD7ABD">
        <w:trPr>
          <w:cantSplit/>
          <w:trHeight w:val="464"/>
        </w:trPr>
        <w:tc>
          <w:tcPr>
            <w:tcW w:w="1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E2E66" w14:textId="324AFC29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6CF74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16B28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бойових </w:t>
            </w:r>
          </w:p>
          <w:p w14:paraId="30F8CB74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дій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E686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Інваліди війни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5842A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війни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FECD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Особи, що прирівняні за пільгами *</w:t>
            </w:r>
          </w:p>
        </w:tc>
      </w:tr>
      <w:tr w:rsidR="0060113C" w:rsidRPr="00AA0940" w14:paraId="5C51394A" w14:textId="77777777" w:rsidTr="00BD7ABD">
        <w:trPr>
          <w:cantSplit/>
          <w:trHeight w:val="896"/>
        </w:trPr>
        <w:tc>
          <w:tcPr>
            <w:tcW w:w="163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786E1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E49EB" w14:textId="77777777" w:rsidR="0060113C" w:rsidRPr="007B2000" w:rsidRDefault="0060113C" w:rsidP="00BD7ABD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69098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5D0FD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14:paraId="5DDF5579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антитеро-ристичної операції</w:t>
            </w:r>
          </w:p>
        </w:tc>
        <w:tc>
          <w:tcPr>
            <w:tcW w:w="4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EDB72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0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5921D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14:paraId="78131303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антитеро-р</w:t>
            </w:r>
            <w:r w:rsidRPr="007B2000">
              <w:rPr>
                <w:b/>
                <w:sz w:val="18"/>
                <w:szCs w:val="18"/>
                <w:lang w:val="uk-UA"/>
              </w:rPr>
              <w:cr/>
              <w:t>стичної операції</w:t>
            </w:r>
          </w:p>
        </w:tc>
        <w:tc>
          <w:tcPr>
            <w:tcW w:w="48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D47F0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D80C0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60113C" w:rsidRPr="007B2000" w14:paraId="1CD86F0D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A952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75AB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1AE1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0A05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4B51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32AD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DEED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2042" w14:textId="77777777" w:rsidR="0060113C" w:rsidRPr="007B2000" w:rsidRDefault="0060113C" w:rsidP="00BD7AB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60113C" w:rsidRPr="007B2000" w14:paraId="099D958E" w14:textId="77777777" w:rsidTr="00BD7ABD"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EEE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на обліку на початок звітного року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85B1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D13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CC6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3F7E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A7E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EAC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49BD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02C112DA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1D68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Узято на облік протягом звітного року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2129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D77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EB90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CC6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642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489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935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5FE92501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E90C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Знято з обліку протягом звітного року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3F83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606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304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A86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290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881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F46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5BD99FAE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6E6F" w14:textId="77777777" w:rsidR="0060113C" w:rsidRPr="006548EC" w:rsidRDefault="0060113C" w:rsidP="00BD7ABD">
            <w:pPr>
              <w:rPr>
                <w:sz w:val="18"/>
                <w:szCs w:val="18"/>
                <w:lang w:val="en-US"/>
              </w:rPr>
            </w:pPr>
            <w:r w:rsidRPr="007B2000">
              <w:rPr>
                <w:sz w:val="18"/>
                <w:szCs w:val="18"/>
                <w:lang w:val="uk-UA"/>
              </w:rPr>
              <w:t>у тому числі:</w:t>
            </w:r>
            <w:r>
              <w:rPr>
                <w:sz w:val="18"/>
                <w:szCs w:val="18"/>
                <w:lang w:val="en-US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виїхали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E58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84B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7A1D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8580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469B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909B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48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309B6F8D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CD59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померли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A1D4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1B54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532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359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AD74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45E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E6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7E08B250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50E9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</w:t>
            </w:r>
            <w:r w:rsidRPr="007B2000">
              <w:rPr>
                <w:sz w:val="18"/>
                <w:szCs w:val="18"/>
                <w:lang w:val="uk-UA"/>
              </w:rPr>
              <w:cr/>
              <w:t>вало під диспансерним наглядом  на кінець звітного року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D412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9B6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37E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53F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E34D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E03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25EC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3450FB20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9043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 тому числі за групами </w:t>
            </w:r>
          </w:p>
          <w:p w14:paraId="53843514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інвалідності: </w:t>
            </w:r>
          </w:p>
          <w:p w14:paraId="11F518D6" w14:textId="77777777" w:rsidR="0060113C" w:rsidRPr="007B2000" w:rsidRDefault="0060113C" w:rsidP="00BD7ABD">
            <w:pPr>
              <w:pStyle w:val="7"/>
              <w:ind w:left="171"/>
              <w:jc w:val="left"/>
              <w:outlineLvl w:val="6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І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71AF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F2E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82A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457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FAE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BEB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92D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193EF55C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C40F" w14:textId="77777777" w:rsidR="0060113C" w:rsidRPr="007B2000" w:rsidRDefault="0060113C" w:rsidP="00BD7ABD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273A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A34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BD84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670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CEA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160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662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32A9F825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8252" w14:textId="77777777" w:rsidR="0060113C" w:rsidRPr="007B2000" w:rsidRDefault="0060113C" w:rsidP="00BD7ABD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4A98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9C02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DD0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443E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D66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7CD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55BE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1B5EB167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E08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під диспансерним</w:t>
            </w:r>
          </w:p>
          <w:p w14:paraId="776CCF09" w14:textId="77777777" w:rsidR="0060113C" w:rsidRPr="0060113C" w:rsidRDefault="0060113C" w:rsidP="00BD7ABD">
            <w:pPr>
              <w:ind w:left="171"/>
              <w:rPr>
                <w:b/>
                <w:bCs/>
                <w:sz w:val="18"/>
                <w:szCs w:val="18"/>
                <w:lang w:val="ru-RU"/>
              </w:rPr>
            </w:pPr>
            <w:r w:rsidRPr="007B2000">
              <w:rPr>
                <w:sz w:val="18"/>
                <w:szCs w:val="18"/>
                <w:lang w:val="uk-UA"/>
              </w:rPr>
              <w:t>наглядом:</w:t>
            </w:r>
            <w:r w:rsidRPr="0060113C">
              <w:rPr>
                <w:sz w:val="18"/>
                <w:szCs w:val="18"/>
                <w:lang w:val="ru-RU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терапевтів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16D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1E7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9A1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3C8B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8A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328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9E1E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32B24215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815B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хірургів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37BC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93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525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D0A2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9D3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99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696C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2D2FA1CC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DE0A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невропатологів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3199" w14:textId="77777777" w:rsidR="0060113C" w:rsidRPr="006548EC" w:rsidRDefault="0060113C" w:rsidP="00BD7AB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A01C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30C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387C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CB3B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CA2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49C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6E4D88D1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CE6D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ортопедів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F1BB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6D5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B89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717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8D1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14D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2790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34B22515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9B09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психіатрів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6B54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652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A219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688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0B62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855E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E06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642310F8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557F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урологів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ABD3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8A7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64F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8BD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1DC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5C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59F0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4C259C81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F08F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офтальмологів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5818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68C2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C4B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DCC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838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A59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9A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6564A25D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D5FB" w14:textId="77777777" w:rsidR="0060113C" w:rsidRPr="007B2000" w:rsidRDefault="0060113C" w:rsidP="00BD7ABD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інших спеціалістів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E536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191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645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476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268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A1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1C05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308163CA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AC9D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стаціонарне лікування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F347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C861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0610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89B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4CE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56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D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0113C" w:rsidRPr="007B2000" w14:paraId="630C9191" w14:textId="77777777" w:rsidTr="00BD7ABD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12EC" w14:textId="77777777" w:rsidR="0060113C" w:rsidRPr="007B2000" w:rsidRDefault="0060113C" w:rsidP="00BD7ABD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санаторно-курортне лікування **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E011" w14:textId="77777777" w:rsidR="0060113C" w:rsidRPr="007B2000" w:rsidRDefault="0060113C" w:rsidP="00BD7ABD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E19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2988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31C7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845F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0BB3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AE0A" w14:textId="77777777" w:rsidR="0060113C" w:rsidRPr="00317048" w:rsidRDefault="0060113C" w:rsidP="00BD7AB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74396301" w14:textId="77777777" w:rsidR="0060113C" w:rsidRDefault="0060113C" w:rsidP="0060113C">
      <w:pPr>
        <w:jc w:val="both"/>
        <w:rPr>
          <w:sz w:val="18"/>
          <w:szCs w:val="18"/>
          <w:lang w:val="en-US"/>
        </w:rPr>
      </w:pPr>
    </w:p>
    <w:p w14:paraId="58981CD1" w14:textId="77777777" w:rsidR="0060113C" w:rsidRPr="0053462C" w:rsidRDefault="0060113C" w:rsidP="0060113C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*Відображається кількість осіб, на яких поширюється чинність Закону «Про статус ветеранів війни, гарантії їх соціального захисту», та особи, які мають особливі заслуги перед Батьківщиною.</w:t>
      </w:r>
    </w:p>
    <w:p w14:paraId="5E9656B7" w14:textId="77777777" w:rsidR="0060113C" w:rsidRPr="0053462C" w:rsidRDefault="0060113C" w:rsidP="0060113C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**Ураховуючи путівки, отримані у відділах соціального забезпечення, охорони здоров’я, профспілкових  організаціях, військкоматах.</w:t>
      </w:r>
    </w:p>
    <w:p w14:paraId="48898DAF" w14:textId="77777777" w:rsidR="0062507D" w:rsidRPr="00A0439C" w:rsidRDefault="0054021C" w:rsidP="0054021C">
      <w:pPr>
        <w:pStyle w:val="30"/>
        <w:outlineLvl w:val="2"/>
        <w:rPr>
          <w:lang w:val="ru-RU"/>
        </w:rPr>
      </w:pPr>
      <w:r>
        <w:rPr>
          <w:sz w:val="24"/>
          <w:szCs w:val="24"/>
        </w:rPr>
        <w:br w:type="page"/>
      </w:r>
    </w:p>
    <w:p w14:paraId="600D5F4B" w14:textId="77777777" w:rsidR="00F9549D" w:rsidRPr="007B2000" w:rsidRDefault="00F9549D" w:rsidP="00F9549D">
      <w:pPr>
        <w:pStyle w:val="30"/>
        <w:outlineLvl w:val="2"/>
        <w:rPr>
          <w:b w:val="0"/>
          <w:bCs w:val="0"/>
          <w:sz w:val="24"/>
          <w:szCs w:val="24"/>
        </w:rPr>
      </w:pPr>
      <w:r w:rsidRPr="007B2000">
        <w:rPr>
          <w:sz w:val="24"/>
          <w:szCs w:val="24"/>
        </w:rPr>
        <w:lastRenderedPageBreak/>
        <w:t>Робота стоматологічного (зуболікарського) кабінету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14:paraId="4C9F7CD8" w14:textId="77777777" w:rsidTr="0053462C">
        <w:tc>
          <w:tcPr>
            <w:tcW w:w="4926" w:type="dxa"/>
            <w:shd w:val="clear" w:color="auto" w:fill="auto"/>
          </w:tcPr>
          <w:p w14:paraId="7C0DAF96" w14:textId="77777777" w:rsidR="005929BA" w:rsidRPr="0053462C" w:rsidRDefault="0019608D" w:rsidP="0053462C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Таблиця 2700</w:t>
            </w:r>
          </w:p>
        </w:tc>
        <w:tc>
          <w:tcPr>
            <w:tcW w:w="4927" w:type="dxa"/>
            <w:shd w:val="clear" w:color="auto" w:fill="auto"/>
          </w:tcPr>
          <w:p w14:paraId="34160A8C" w14:textId="77777777" w:rsidR="005929BA" w:rsidRPr="0053462C" w:rsidRDefault="005929BA" w:rsidP="0053462C">
            <w:pPr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</w:tbl>
    <w:p w14:paraId="1D853819" w14:textId="77777777"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433"/>
        <w:gridCol w:w="1197"/>
        <w:gridCol w:w="941"/>
        <w:gridCol w:w="864"/>
        <w:gridCol w:w="1350"/>
        <w:gridCol w:w="1051"/>
        <w:gridCol w:w="1202"/>
        <w:gridCol w:w="1186"/>
        <w:gridCol w:w="1029"/>
      </w:tblGrid>
      <w:tr w:rsidR="00F9549D" w:rsidRPr="007B2000" w14:paraId="01FE398B" w14:textId="77777777">
        <w:trPr>
          <w:cantSplit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5D174" w14:textId="01B86E57" w:rsidR="00F9549D" w:rsidRPr="007B2000" w:rsidRDefault="00F9549D" w:rsidP="00053BD2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20115B9" w14:textId="77777777" w:rsidR="00F9549D" w:rsidRPr="007B2000" w:rsidRDefault="00F9549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3817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відвідувань до стоматологів і зубних лікарів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BB0C" w14:textId="77777777" w:rsidR="00F9549D" w:rsidRPr="007B2000" w:rsidRDefault="00F9549D" w:rsidP="00F77A19">
            <w:pPr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 сановано</w:t>
            </w:r>
          </w:p>
          <w:p w14:paraId="737B9C64" w14:textId="77777777" w:rsidR="00F9549D" w:rsidRPr="007B2000" w:rsidRDefault="00F77A19" w:rsidP="00F77A19">
            <w:pPr>
              <w:ind w:right="-26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 в порядку планової сана</w:t>
            </w:r>
            <w:r w:rsidR="00F9549D" w:rsidRPr="007B2000">
              <w:rPr>
                <w:b/>
                <w:lang w:val="uk-UA"/>
              </w:rPr>
              <w:t>ції та за зв</w:t>
            </w:r>
            <w:r w:rsidRPr="007B2000">
              <w:rPr>
                <w:b/>
                <w:lang w:val="uk-UA"/>
              </w:rPr>
              <w:t>ернен</w:t>
            </w:r>
            <w:r w:rsidR="00F9549D" w:rsidRPr="007B2000">
              <w:rPr>
                <w:b/>
                <w:lang w:val="uk-UA"/>
              </w:rPr>
              <w:t>нями</w:t>
            </w:r>
          </w:p>
        </w:tc>
        <w:tc>
          <w:tcPr>
            <w:tcW w:w="1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8AC8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Профілактична робота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0E91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Відпра-цьовано</w:t>
            </w:r>
          </w:p>
          <w:p w14:paraId="3DD3D0CE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 УОП</w:t>
            </w:r>
          </w:p>
        </w:tc>
      </w:tr>
      <w:tr w:rsidR="00F9549D" w:rsidRPr="00AA0940" w14:paraId="5001CD1B" w14:textId="77777777">
        <w:trPr>
          <w:cantSplit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40A6" w14:textId="77777777" w:rsidR="00F9549D" w:rsidRPr="007B2000" w:rsidRDefault="00F9549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C7CC" w14:textId="77777777" w:rsidR="00F9549D" w:rsidRPr="007B2000" w:rsidRDefault="00F9549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9D05" w14:textId="77777777" w:rsidR="00F9549D" w:rsidRPr="007B2000" w:rsidRDefault="00F9549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C6B1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сіль</w:t>
            </w:r>
            <w:r w:rsidR="00F543E1" w:rsidRPr="007B2000">
              <w:rPr>
                <w:b/>
                <w:lang w:val="uk-UA"/>
              </w:rPr>
              <w:t>-сь</w:t>
            </w:r>
            <w:r w:rsidRPr="007B2000">
              <w:rPr>
                <w:b/>
                <w:lang w:val="uk-UA"/>
              </w:rPr>
              <w:t>ки</w:t>
            </w:r>
            <w:r w:rsidR="00F543E1" w:rsidRPr="007B2000">
              <w:rPr>
                <w:b/>
                <w:lang w:val="uk-UA"/>
              </w:rPr>
              <w:t>-</w:t>
            </w:r>
            <w:r w:rsidRPr="007B2000">
              <w:rPr>
                <w:b/>
                <w:lang w:val="uk-UA"/>
              </w:rPr>
              <w:t>ми жите-лями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A7F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пер-</w:t>
            </w:r>
          </w:p>
          <w:p w14:paraId="6CBA4043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вин-</w:t>
            </w:r>
          </w:p>
          <w:p w14:paraId="40403A48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ні*</w:t>
            </w:r>
          </w:p>
          <w:p w14:paraId="7B08C461" w14:textId="77777777" w:rsidR="00F9549D" w:rsidRPr="007B2000" w:rsidRDefault="00F9549D" w:rsidP="00F77A19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lang w:val="uk-UA"/>
              </w:rPr>
              <w:t>(із</w:t>
            </w:r>
            <w:r w:rsidR="00BF18FA" w:rsidRPr="007B2000">
              <w:rPr>
                <w:b/>
                <w:lang w:val="uk-UA"/>
              </w:rPr>
              <w:t xml:space="preserve"> гра-фи </w:t>
            </w:r>
            <w:r w:rsidRPr="007B2000">
              <w:rPr>
                <w:b/>
                <w:lang w:val="uk-UA"/>
              </w:rPr>
              <w:t>1)</w:t>
            </w: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07B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203F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огляну-то в поряд-</w:t>
            </w:r>
          </w:p>
          <w:p w14:paraId="79F6E840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ку пла-нової санації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D783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числа оглянутих</w:t>
            </w:r>
          </w:p>
          <w:p w14:paraId="6FB08498" w14:textId="77777777" w:rsidR="00F9549D" w:rsidRPr="007B2000" w:rsidRDefault="00F77A19" w:rsidP="00F77A19">
            <w:pPr>
              <w:ind w:right="-137"/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</w:t>
            </w:r>
            <w:r w:rsidR="00F9549D" w:rsidRPr="007B2000">
              <w:rPr>
                <w:b/>
                <w:lang w:val="uk-UA"/>
              </w:rPr>
              <w:t>отребують санації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AA69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сановано</w:t>
            </w:r>
          </w:p>
          <w:p w14:paraId="43256D43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числа</w:t>
            </w:r>
          </w:p>
          <w:p w14:paraId="0DDD8B7E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 тих, що потре-бували санації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6AF" w14:textId="77777777" w:rsidR="00F9549D" w:rsidRPr="007B2000" w:rsidRDefault="00F9549D" w:rsidP="00F77A19">
            <w:pPr>
              <w:jc w:val="both"/>
              <w:rPr>
                <w:b/>
                <w:lang w:val="uk-UA"/>
              </w:rPr>
            </w:pPr>
          </w:p>
        </w:tc>
      </w:tr>
      <w:tr w:rsidR="00F9549D" w:rsidRPr="007B2000" w14:paraId="2A5CE788" w14:textId="7777777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439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5B2BC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BDF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0BEFC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B7C46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225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0D2E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6E0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4F0F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CA91" w14:textId="77777777" w:rsidR="00F9549D" w:rsidRPr="007B2000" w:rsidRDefault="00F9549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F9549D" w:rsidRPr="007B2000" w14:paraId="287C790D" w14:textId="77777777" w:rsidTr="006548EC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17D" w14:textId="77777777" w:rsidR="00F9549D" w:rsidRPr="007B2000" w:rsidRDefault="00F9549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AD463" w14:textId="77777777" w:rsidR="00F9549D" w:rsidRPr="007B2000" w:rsidRDefault="00F9549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83A1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6AAA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D7EB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3C3E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99D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A5E0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540B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29C0" w14:textId="77777777" w:rsidR="00F9549D" w:rsidRPr="00317048" w:rsidRDefault="00F9549D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548EC" w:rsidRPr="007B2000" w14:paraId="0E1E9183" w14:textId="77777777" w:rsidTr="006548EC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BA71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у тому числі    </w:t>
            </w:r>
          </w:p>
          <w:p w14:paraId="16C96F46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діти віком    </w:t>
            </w:r>
          </w:p>
          <w:p w14:paraId="48BE8B53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0-17 років  </w:t>
            </w:r>
          </w:p>
          <w:p w14:paraId="50F3C026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включно               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5935" w14:textId="77777777" w:rsidR="006548EC" w:rsidRPr="007B2000" w:rsidRDefault="006548EC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1334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A0A2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52AD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903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2A7B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619D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8EF8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65C8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548EC" w:rsidRPr="007B2000" w14:paraId="357437B1" w14:textId="77777777" w:rsidTr="006548EC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42A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з них </w:t>
            </w:r>
          </w:p>
          <w:p w14:paraId="18C9943B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(із рядка 1) у госпрозрахунко-вих поліклініках, відділеннях (ка-бінетах), 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4E2A" w14:textId="77777777" w:rsidR="006548EC" w:rsidRPr="007B2000" w:rsidRDefault="006548EC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539C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63E8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AC1F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103B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81A6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8B75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CC4A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2FB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548EC" w:rsidRPr="007B2000" w14:paraId="36F6696E" w14:textId="77777777" w:rsidTr="006548EC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957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14:paraId="1E3548DB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діти віком</w:t>
            </w:r>
          </w:p>
          <w:p w14:paraId="7D38C2C3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0-17 років</w:t>
            </w:r>
          </w:p>
          <w:p w14:paraId="05949E71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включно</w:t>
            </w:r>
          </w:p>
          <w:p w14:paraId="318F023C" w14:textId="77777777" w:rsidR="006548EC" w:rsidRPr="007B2000" w:rsidRDefault="006548EC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(з рядка 3)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7F94" w14:textId="77777777" w:rsidR="006548EC" w:rsidRPr="007B2000" w:rsidRDefault="006548EC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2B0E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8D34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EAEA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9D9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809A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8BAE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616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2F10" w14:textId="77777777" w:rsidR="006548EC" w:rsidRPr="00317048" w:rsidRDefault="006548EC" w:rsidP="006548EC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26377B07" w14:textId="77777777" w:rsidR="00F9549D" w:rsidRPr="007B2000" w:rsidRDefault="00F9549D" w:rsidP="00F9549D">
      <w:pPr>
        <w:pStyle w:val="a3"/>
        <w:tabs>
          <w:tab w:val="left" w:pos="2070"/>
        </w:tabs>
        <w:rPr>
          <w:sz w:val="16"/>
          <w:szCs w:val="16"/>
        </w:rPr>
      </w:pPr>
    </w:p>
    <w:p w14:paraId="39777BC2" w14:textId="77777777" w:rsidR="00F9549D" w:rsidRPr="007B2000" w:rsidRDefault="00F17C9F" w:rsidP="00555ED3">
      <w:pPr>
        <w:pStyle w:val="a3"/>
        <w:tabs>
          <w:tab w:val="left" w:pos="2070"/>
        </w:tabs>
        <w:jc w:val="both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>*</w:t>
      </w:r>
      <w:r w:rsidR="00F9549D" w:rsidRPr="007B2000">
        <w:rPr>
          <w:b w:val="0"/>
          <w:sz w:val="20"/>
          <w:szCs w:val="20"/>
        </w:rPr>
        <w:t xml:space="preserve">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p w14:paraId="37D38E81" w14:textId="77777777" w:rsidR="00F9549D" w:rsidRPr="007B2000" w:rsidRDefault="00F9549D" w:rsidP="00F9549D">
      <w:pPr>
        <w:pStyle w:val="4"/>
        <w:jc w:val="both"/>
        <w:outlineLvl w:val="3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14:paraId="5A6FF982" w14:textId="77777777" w:rsidTr="0053462C">
        <w:tc>
          <w:tcPr>
            <w:tcW w:w="4926" w:type="dxa"/>
            <w:shd w:val="clear" w:color="auto" w:fill="auto"/>
          </w:tcPr>
          <w:p w14:paraId="4A0EBA36" w14:textId="77777777" w:rsidR="005929BA" w:rsidRPr="0053462C" w:rsidRDefault="0019608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14:paraId="320A912B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14C3D6BB" w14:textId="4DF42733" w:rsidR="00F9549D" w:rsidRPr="007B2000" w:rsidRDefault="008C52CB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п</w:t>
      </w:r>
      <w:r w:rsidR="00F9549D" w:rsidRPr="007B2000">
        <w:rPr>
          <w:b w:val="0"/>
          <w:sz w:val="22"/>
          <w:szCs w:val="22"/>
        </w:rPr>
        <w:t>ролікован</w:t>
      </w:r>
      <w:r w:rsidR="00EA254F" w:rsidRPr="007B2000">
        <w:rPr>
          <w:b w:val="0"/>
          <w:sz w:val="22"/>
          <w:szCs w:val="22"/>
        </w:rPr>
        <w:t>и</w:t>
      </w:r>
      <w:r w:rsidRPr="007B2000">
        <w:rPr>
          <w:b w:val="0"/>
          <w:sz w:val="22"/>
          <w:szCs w:val="22"/>
        </w:rPr>
        <w:t>х</w:t>
      </w:r>
      <w:r w:rsidR="00F9549D" w:rsidRPr="007B2000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 xml:space="preserve">; </w:t>
      </w:r>
      <w:r w:rsidR="00BF18FA" w:rsidRPr="007B2000">
        <w:rPr>
          <w:b w:val="0"/>
          <w:bCs w:val="0"/>
          <w:sz w:val="22"/>
          <w:szCs w:val="22"/>
        </w:rPr>
        <w:t xml:space="preserve">з ускладненим карієсом (із пункту </w:t>
      </w:r>
      <w:r w:rsidR="00F9549D" w:rsidRPr="007B2000">
        <w:rPr>
          <w:b w:val="0"/>
          <w:bCs w:val="0"/>
          <w:sz w:val="22"/>
          <w:szCs w:val="22"/>
        </w:rPr>
        <w:t>1), усього 3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 xml:space="preserve">, у тому числі у дітей віком 0-17 </w:t>
      </w:r>
      <w:r w:rsidR="00BF18FA" w:rsidRPr="007B2000">
        <w:rPr>
          <w:b w:val="0"/>
          <w:bCs w:val="0"/>
          <w:sz w:val="22"/>
          <w:szCs w:val="22"/>
        </w:rPr>
        <w:t xml:space="preserve">років включно (із пункту </w:t>
      </w:r>
      <w:r w:rsidR="00F9549D" w:rsidRPr="007B2000">
        <w:rPr>
          <w:b w:val="0"/>
          <w:bCs w:val="0"/>
          <w:sz w:val="22"/>
          <w:szCs w:val="22"/>
        </w:rPr>
        <w:t>3) 4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 xml:space="preserve">; проведено курс лікування захворювань слизової оболонки порожнини рота, усього </w:t>
      </w:r>
      <w:r w:rsidR="0042452A" w:rsidRPr="007B2000">
        <w:rPr>
          <w:b w:val="0"/>
          <w:bCs w:val="0"/>
          <w:sz w:val="22"/>
          <w:szCs w:val="22"/>
        </w:rPr>
        <w:t xml:space="preserve">осіб </w:t>
      </w:r>
      <w:r w:rsidR="00F9549D" w:rsidRPr="007B2000">
        <w:rPr>
          <w:b w:val="0"/>
          <w:bCs w:val="0"/>
          <w:sz w:val="22"/>
          <w:szCs w:val="22"/>
        </w:rPr>
        <w:t>5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713D47" w:rsidRPr="007B2000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>
        <w:rPr>
          <w:b w:val="0"/>
          <w:bCs w:val="0"/>
          <w:sz w:val="22"/>
          <w:szCs w:val="22"/>
          <w:lang w:val="en-US"/>
        </w:rPr>
        <w:t xml:space="preserve"> </w:t>
      </w:r>
      <w:r w:rsidR="005929BA" w:rsidRPr="007B2000">
        <w:rPr>
          <w:b w:val="0"/>
          <w:bCs w:val="0"/>
          <w:sz w:val="22"/>
          <w:szCs w:val="22"/>
        </w:rPr>
        <w:t>.</w:t>
      </w:r>
    </w:p>
    <w:p w14:paraId="381189FE" w14:textId="77777777" w:rsidR="00F9549D" w:rsidRPr="007B2000" w:rsidRDefault="00F9549D" w:rsidP="00F9549D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14:paraId="1D474AF0" w14:textId="77777777" w:rsidTr="0053462C">
        <w:tc>
          <w:tcPr>
            <w:tcW w:w="4926" w:type="dxa"/>
            <w:shd w:val="clear" w:color="auto" w:fill="auto"/>
          </w:tcPr>
          <w:p w14:paraId="13E7A8BF" w14:textId="77777777" w:rsidR="005929BA" w:rsidRPr="0053462C" w:rsidRDefault="0019608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14:paraId="39416833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5312ADEE" w14:textId="3365F1A3" w:rsidR="00AC7B5F" w:rsidRPr="00535951" w:rsidRDefault="00F9549D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</w:t>
      </w:r>
      <w:r w:rsidR="00675030" w:rsidRPr="007B2000">
        <w:rPr>
          <w:b w:val="0"/>
          <w:bCs w:val="0"/>
          <w:sz w:val="22"/>
          <w:szCs w:val="22"/>
        </w:rPr>
        <w:t>які</w:t>
      </w:r>
      <w:r w:rsidRPr="007B2000">
        <w:rPr>
          <w:b w:val="0"/>
          <w:bCs w:val="0"/>
          <w:sz w:val="22"/>
          <w:szCs w:val="22"/>
        </w:rPr>
        <w:t xml:space="preserve"> отримали зубні протези, апарати, усього 1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сільські жителі 2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="00AD4B85" w:rsidRPr="007B2000">
        <w:rPr>
          <w:b w:val="0"/>
          <w:bCs w:val="0"/>
          <w:sz w:val="22"/>
          <w:szCs w:val="22"/>
        </w:rPr>
        <w:t>.</w:t>
      </w:r>
      <w:r w:rsidRPr="007B2000">
        <w:rPr>
          <w:b w:val="0"/>
          <w:bCs w:val="0"/>
          <w:sz w:val="22"/>
          <w:szCs w:val="22"/>
        </w:rPr>
        <w:t xml:space="preserve"> Кількість виготовлених одиночних коронок, штифтових зубів, вкладок, напівкоронок, усього 3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литих 4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675030" w:rsidRPr="007B2000">
        <w:rPr>
          <w:b w:val="0"/>
          <w:bCs w:val="0"/>
          <w:sz w:val="22"/>
          <w:szCs w:val="22"/>
        </w:rPr>
        <w:t>металокерамічних 5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>, керамічних 6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 xml:space="preserve">, </w:t>
      </w:r>
      <w:r w:rsidRPr="007B2000">
        <w:rPr>
          <w:b w:val="0"/>
          <w:bCs w:val="0"/>
          <w:sz w:val="22"/>
          <w:szCs w:val="22"/>
        </w:rPr>
        <w:t>місткоподібних протезів</w:t>
      </w:r>
      <w:r w:rsidR="00367CA3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>7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у тому числі суцільнолитих </w:t>
      </w:r>
      <w:r w:rsidR="00675030" w:rsidRPr="007B2000">
        <w:rPr>
          <w:b w:val="0"/>
          <w:bCs w:val="0"/>
          <w:sz w:val="22"/>
          <w:szCs w:val="22"/>
        </w:rPr>
        <w:t>8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675030" w:rsidRPr="007B2000">
        <w:rPr>
          <w:b w:val="0"/>
          <w:bCs w:val="0"/>
          <w:sz w:val="22"/>
          <w:szCs w:val="22"/>
        </w:rPr>
        <w:t>металокерамічних 9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 xml:space="preserve">, </w:t>
      </w:r>
      <w:r w:rsidRPr="007B2000">
        <w:rPr>
          <w:b w:val="0"/>
          <w:bCs w:val="0"/>
          <w:sz w:val="22"/>
          <w:szCs w:val="22"/>
        </w:rPr>
        <w:t xml:space="preserve">знімних протезів, усього </w:t>
      </w:r>
      <w:r w:rsidR="00675030" w:rsidRPr="007B2000">
        <w:rPr>
          <w:b w:val="0"/>
          <w:bCs w:val="0"/>
          <w:sz w:val="22"/>
          <w:szCs w:val="22"/>
        </w:rPr>
        <w:t>10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у тому числі бюгельних суцільнолитих </w:t>
      </w:r>
      <w:r w:rsidR="00675030" w:rsidRPr="007B2000">
        <w:rPr>
          <w:b w:val="0"/>
          <w:bCs w:val="0"/>
          <w:sz w:val="22"/>
          <w:szCs w:val="22"/>
        </w:rPr>
        <w:t>11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постійних шин і шинопротезів, усього </w:t>
      </w:r>
      <w:r w:rsidR="00675030" w:rsidRPr="007B2000">
        <w:rPr>
          <w:b w:val="0"/>
          <w:bCs w:val="0"/>
          <w:sz w:val="22"/>
          <w:szCs w:val="22"/>
        </w:rPr>
        <w:t>12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суцільнолитих 1</w:t>
      </w:r>
      <w:r w:rsidR="00675030" w:rsidRPr="007B2000">
        <w:rPr>
          <w:b w:val="0"/>
          <w:bCs w:val="0"/>
          <w:sz w:val="22"/>
          <w:szCs w:val="22"/>
        </w:rPr>
        <w:t>3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щелепно-лицьових протезів і апаратів, усього 1</w:t>
      </w:r>
      <w:r w:rsidR="00675030" w:rsidRPr="007B2000">
        <w:rPr>
          <w:b w:val="0"/>
          <w:bCs w:val="0"/>
          <w:sz w:val="22"/>
          <w:szCs w:val="22"/>
        </w:rPr>
        <w:t>4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>.</w:t>
      </w:r>
    </w:p>
    <w:p w14:paraId="0EA76E03" w14:textId="1246CCAC" w:rsidR="00F828B2" w:rsidRPr="00535951" w:rsidRDefault="0057589B" w:rsidP="00F9549D">
      <w:pPr>
        <w:pStyle w:val="4"/>
        <w:jc w:val="both"/>
        <w:outlineLvl w:val="3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У</w:t>
      </w:r>
      <w:r w:rsidR="00675030" w:rsidRPr="007B2000">
        <w:rPr>
          <w:b w:val="0"/>
          <w:bCs w:val="0"/>
          <w:sz w:val="22"/>
          <w:szCs w:val="22"/>
        </w:rPr>
        <w:t>сього виготовлено</w:t>
      </w:r>
      <w:r w:rsidR="00F9549D" w:rsidRPr="007B2000">
        <w:rPr>
          <w:b w:val="0"/>
          <w:bCs w:val="0"/>
          <w:sz w:val="22"/>
          <w:szCs w:val="22"/>
        </w:rPr>
        <w:t xml:space="preserve"> одиниць </w:t>
      </w:r>
      <w:r w:rsidR="00675030" w:rsidRPr="007B2000">
        <w:rPr>
          <w:b w:val="0"/>
          <w:bCs w:val="0"/>
          <w:sz w:val="22"/>
          <w:szCs w:val="22"/>
        </w:rPr>
        <w:t>пластмаси (тимчасові коронки) 15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  <w:lang w:val="ru-RU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 xml:space="preserve">, </w:t>
      </w:r>
      <w:r w:rsidR="00F9549D" w:rsidRPr="007B2000">
        <w:rPr>
          <w:b w:val="0"/>
          <w:bCs w:val="0"/>
          <w:sz w:val="22"/>
          <w:szCs w:val="22"/>
        </w:rPr>
        <w:t xml:space="preserve">металокераміки </w:t>
      </w:r>
      <w:r w:rsidR="00675030" w:rsidRPr="007B2000">
        <w:rPr>
          <w:b w:val="0"/>
          <w:bCs w:val="0"/>
          <w:sz w:val="22"/>
          <w:szCs w:val="22"/>
        </w:rPr>
        <w:t>16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  <w:lang w:val="ru-RU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>,</w:t>
      </w:r>
    </w:p>
    <w:p w14:paraId="483427CE" w14:textId="7B5A334D" w:rsidR="00F9549D" w:rsidRPr="007B2000" w:rsidRDefault="00367CA3" w:rsidP="00F9549D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 кераміки</w:t>
      </w:r>
      <w:r w:rsidR="00675030" w:rsidRPr="007B2000">
        <w:rPr>
          <w:b w:val="0"/>
          <w:bCs w:val="0"/>
          <w:sz w:val="22"/>
          <w:szCs w:val="22"/>
        </w:rPr>
        <w:t xml:space="preserve"> 17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  <w:lang w:val="ru-RU"/>
        </w:rPr>
        <w:t xml:space="preserve"> </w:t>
      </w:r>
      <w:r w:rsidR="00675030" w:rsidRPr="007B2000">
        <w:rPr>
          <w:b w:val="0"/>
          <w:bCs w:val="0"/>
          <w:sz w:val="22"/>
          <w:szCs w:val="22"/>
        </w:rPr>
        <w:t>. Протезування на дентальних</w:t>
      </w:r>
      <w:r w:rsidR="00BF18FA" w:rsidRPr="007B2000">
        <w:rPr>
          <w:b w:val="0"/>
          <w:bCs w:val="0"/>
          <w:sz w:val="22"/>
          <w:szCs w:val="22"/>
        </w:rPr>
        <w:t xml:space="preserve"> імплантатах</w:t>
      </w:r>
      <w:r w:rsidR="00F9549D" w:rsidRPr="007B2000">
        <w:rPr>
          <w:b w:val="0"/>
          <w:bCs w:val="0"/>
          <w:sz w:val="22"/>
          <w:szCs w:val="22"/>
        </w:rPr>
        <w:t xml:space="preserve"> 1</w:t>
      </w:r>
      <w:r w:rsidR="00675030" w:rsidRPr="007B2000">
        <w:rPr>
          <w:b w:val="0"/>
          <w:bCs w:val="0"/>
          <w:sz w:val="22"/>
          <w:szCs w:val="22"/>
        </w:rPr>
        <w:t>8</w:t>
      </w:r>
      <w:r w:rsidR="00D80662" w:rsidRPr="00D80662">
        <w:rPr>
          <w:sz w:val="22"/>
          <w:szCs w:val="22"/>
        </w:rPr>
        <w:t xml:space="preserve">    </w:t>
      </w:r>
      <w:r w:rsidR="00D80662" w:rsidRPr="00D80662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80662" w:rsidRPr="00D80662">
        <w:rPr>
          <w:sz w:val="22"/>
          <w:szCs w:val="22"/>
          <w:u w:val="single"/>
        </w:rPr>
        <w:t> </w:t>
      </w:r>
      <w:r w:rsidR="00D80662" w:rsidRPr="00D80662">
        <w:rPr>
          <w:b w:val="0"/>
          <w:bCs w:val="0"/>
          <w:sz w:val="22"/>
          <w:szCs w:val="22"/>
          <w:lang w:val="ru-RU"/>
        </w:rPr>
        <w:t xml:space="preserve"> </w:t>
      </w:r>
      <w:r w:rsidR="005929BA" w:rsidRPr="007B2000">
        <w:rPr>
          <w:b w:val="0"/>
          <w:bCs w:val="0"/>
          <w:sz w:val="22"/>
          <w:szCs w:val="22"/>
        </w:rPr>
        <w:t>.</w:t>
      </w:r>
    </w:p>
    <w:p w14:paraId="13E7E4F4" w14:textId="77777777" w:rsidR="0019608D" w:rsidRPr="007B2000" w:rsidRDefault="0019608D" w:rsidP="001960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47E86" w:rsidRPr="0053462C" w14:paraId="5F3C296D" w14:textId="77777777" w:rsidTr="0053462C">
        <w:tc>
          <w:tcPr>
            <w:tcW w:w="4926" w:type="dxa"/>
            <w:shd w:val="clear" w:color="auto" w:fill="auto"/>
          </w:tcPr>
          <w:p w14:paraId="42471352" w14:textId="77777777" w:rsidR="00547E86" w:rsidRPr="0053462C" w:rsidRDefault="0019608D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14:paraId="3BBD10D9" w14:textId="77777777" w:rsidR="00547E86" w:rsidRPr="0053462C" w:rsidRDefault="00547E86" w:rsidP="0053462C">
            <w:pPr>
              <w:jc w:val="right"/>
              <w:rPr>
                <w:bCs/>
                <w:lang w:val="uk-UA"/>
              </w:rPr>
            </w:pPr>
          </w:p>
        </w:tc>
      </w:tr>
    </w:tbl>
    <w:p w14:paraId="220E1736" w14:textId="77777777" w:rsidR="00547E86" w:rsidRPr="007B2000" w:rsidRDefault="00547E86" w:rsidP="00F9549D">
      <w:pPr>
        <w:pStyle w:val="1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14:paraId="119D3994" w14:textId="61D67EA3" w:rsidR="00F828B2" w:rsidRPr="00535951" w:rsidRDefault="00547E86" w:rsidP="00F9549D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 xml:space="preserve">Кількість осіб, які вперше оглянуті лікарем-ортодонтом, </w:t>
      </w:r>
      <w:r w:rsidRPr="00D80662">
        <w:rPr>
          <w:rFonts w:ascii="Times New Roman" w:hAnsi="Times New Roman" w:cs="Times New Roman"/>
          <w:sz w:val="22"/>
          <w:szCs w:val="22"/>
        </w:rPr>
        <w:t>усього 1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D80662">
        <w:rPr>
          <w:rFonts w:ascii="Times New Roman" w:hAnsi="Times New Roman" w:cs="Times New Roman"/>
          <w:sz w:val="22"/>
          <w:szCs w:val="22"/>
        </w:rPr>
        <w:t>, у тому</w:t>
      </w:r>
      <w:r w:rsidRPr="007B2000">
        <w:rPr>
          <w:rFonts w:ascii="Times New Roman" w:hAnsi="Times New Roman" w:cs="Times New Roman"/>
          <w:sz w:val="22"/>
          <w:szCs w:val="22"/>
        </w:rPr>
        <w:t xml:space="preserve"> числі дітей віком 0-17 років включно 2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Закінчили ортодонтичне лікування, усього </w:t>
      </w:r>
      <w:r w:rsidR="008153F5" w:rsidRPr="007B2000">
        <w:rPr>
          <w:rFonts w:ascii="Times New Roman" w:hAnsi="Times New Roman" w:cs="Times New Roman"/>
          <w:sz w:val="22"/>
          <w:szCs w:val="22"/>
        </w:rPr>
        <w:t xml:space="preserve">осіб </w:t>
      </w:r>
      <w:r w:rsidRPr="007B2000">
        <w:rPr>
          <w:rFonts w:ascii="Times New Roman" w:hAnsi="Times New Roman" w:cs="Times New Roman"/>
          <w:sz w:val="22"/>
          <w:szCs w:val="22"/>
        </w:rPr>
        <w:t>3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виготовлених ортодонтичних апаратів, усього </w:t>
      </w:r>
      <w:r w:rsidR="00F9549D" w:rsidRPr="007B2000">
        <w:rPr>
          <w:rFonts w:ascii="Times New Roman" w:hAnsi="Times New Roman" w:cs="Times New Roman"/>
          <w:sz w:val="22"/>
          <w:szCs w:val="22"/>
        </w:rPr>
        <w:t>5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7B2000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7B2000">
        <w:rPr>
          <w:rFonts w:ascii="Times New Roman" w:hAnsi="Times New Roman" w:cs="Times New Roman"/>
          <w:sz w:val="22"/>
          <w:szCs w:val="22"/>
        </w:rPr>
        <w:t>, незнімних 7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="00AD4B85" w:rsidRPr="007B2000">
        <w:rPr>
          <w:rFonts w:ascii="Times New Roman" w:hAnsi="Times New Roman" w:cs="Times New Roman"/>
          <w:sz w:val="22"/>
          <w:szCs w:val="22"/>
        </w:rPr>
        <w:t>.</w:t>
      </w:r>
      <w:r w:rsidR="00E01995" w:rsidRPr="007B2000">
        <w:rPr>
          <w:rFonts w:ascii="Times New Roman" w:hAnsi="Times New Roman" w:cs="Times New Roman"/>
          <w:sz w:val="22"/>
          <w:szCs w:val="22"/>
        </w:rPr>
        <w:t xml:space="preserve"> Кількість </w:t>
      </w:r>
      <w:r w:rsidR="000638A3" w:rsidRPr="007B2000">
        <w:rPr>
          <w:rFonts w:ascii="Times New Roman" w:hAnsi="Times New Roman" w:cs="Times New Roman"/>
          <w:sz w:val="22"/>
          <w:szCs w:val="22"/>
        </w:rPr>
        <w:t>у</w:t>
      </w:r>
      <w:r w:rsidR="00E01995" w:rsidRPr="007B2000">
        <w:rPr>
          <w:rFonts w:ascii="Times New Roman" w:hAnsi="Times New Roman" w:cs="Times New Roman"/>
          <w:sz w:val="22"/>
          <w:szCs w:val="22"/>
        </w:rPr>
        <w:t>становлених незнімних ортодонтичних систем (брекет-систем) 8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AC7B5F">
        <w:rPr>
          <w:rFonts w:ascii="Times New Roman" w:hAnsi="Times New Roman" w:cs="Times New Roman"/>
          <w:sz w:val="22"/>
          <w:szCs w:val="22"/>
        </w:rPr>
        <w:t xml:space="preserve"> </w:t>
      </w:r>
      <w:r w:rsidR="00E01995" w:rsidRPr="007B2000">
        <w:rPr>
          <w:rFonts w:ascii="Times New Roman" w:hAnsi="Times New Roman" w:cs="Times New Roman"/>
          <w:sz w:val="22"/>
          <w:szCs w:val="22"/>
        </w:rPr>
        <w:t>.</w:t>
      </w:r>
      <w:r w:rsidR="00F9549D" w:rsidRPr="007B2000">
        <w:rPr>
          <w:rFonts w:ascii="Times New Roman" w:hAnsi="Times New Roman" w:cs="Times New Roman"/>
          <w:sz w:val="22"/>
          <w:szCs w:val="22"/>
        </w:rPr>
        <w:t xml:space="preserve"> Кількість дітей віком 0-17 років включно, яким виготовили протези, усього </w:t>
      </w:r>
      <w:r w:rsidR="00EF681A" w:rsidRPr="007B2000">
        <w:rPr>
          <w:rFonts w:ascii="Times New Roman" w:hAnsi="Times New Roman" w:cs="Times New Roman"/>
          <w:sz w:val="22"/>
          <w:szCs w:val="22"/>
        </w:rPr>
        <w:t>9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7B2000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14:paraId="57B696C4" w14:textId="163543D8" w:rsidR="00F828B2" w:rsidRPr="00535951" w:rsidRDefault="00EF681A" w:rsidP="00F9549D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>10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="00F9549D" w:rsidRPr="007B2000">
        <w:rPr>
          <w:rFonts w:ascii="Times New Roman" w:hAnsi="Times New Roman" w:cs="Times New Roman"/>
          <w:sz w:val="22"/>
          <w:szCs w:val="22"/>
        </w:rPr>
        <w:t>, незнімних 1</w:t>
      </w:r>
      <w:r w:rsidRPr="007B2000">
        <w:rPr>
          <w:rFonts w:ascii="Times New Roman" w:hAnsi="Times New Roman" w:cs="Times New Roman"/>
          <w:sz w:val="22"/>
          <w:szCs w:val="22"/>
        </w:rPr>
        <w:t>1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="00AD4B85" w:rsidRPr="007B2000">
        <w:rPr>
          <w:rFonts w:ascii="Times New Roman" w:hAnsi="Times New Roman" w:cs="Times New Roman"/>
          <w:sz w:val="22"/>
          <w:szCs w:val="22"/>
        </w:rPr>
        <w:t>.</w:t>
      </w:r>
      <w:r w:rsidR="00F9549D" w:rsidRPr="007B2000">
        <w:rPr>
          <w:rFonts w:ascii="Times New Roman" w:hAnsi="Times New Roman" w:cs="Times New Roman"/>
          <w:sz w:val="22"/>
          <w:szCs w:val="22"/>
        </w:rPr>
        <w:t xml:space="preserve"> Кількість дітей віком 0-17 років включно, </w:t>
      </w:r>
      <w:r w:rsidR="00062117" w:rsidRPr="007B2000">
        <w:rPr>
          <w:rFonts w:ascii="Times New Roman" w:hAnsi="Times New Roman" w:cs="Times New Roman"/>
          <w:sz w:val="22"/>
          <w:szCs w:val="22"/>
        </w:rPr>
        <w:t>яких</w:t>
      </w:r>
      <w:r w:rsidR="00F9549D" w:rsidRPr="007B2000">
        <w:rPr>
          <w:rFonts w:ascii="Times New Roman" w:hAnsi="Times New Roman" w:cs="Times New Roman"/>
          <w:sz w:val="22"/>
          <w:szCs w:val="22"/>
        </w:rPr>
        <w:t xml:space="preserve"> узято на профілактичні </w:t>
      </w:r>
    </w:p>
    <w:p w14:paraId="12C2B94B" w14:textId="6C2AC8E4" w:rsidR="00F9549D" w:rsidRPr="007B2000" w:rsidRDefault="00F9549D" w:rsidP="00F9549D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7B2000">
        <w:rPr>
          <w:rFonts w:ascii="Times New Roman" w:hAnsi="Times New Roman" w:cs="Times New Roman"/>
          <w:sz w:val="22"/>
          <w:szCs w:val="22"/>
        </w:rPr>
        <w:t>заходи 1</w:t>
      </w:r>
      <w:r w:rsidR="00EF681A" w:rsidRPr="007B2000">
        <w:rPr>
          <w:rFonts w:ascii="Times New Roman" w:hAnsi="Times New Roman" w:cs="Times New Roman"/>
          <w:sz w:val="22"/>
          <w:szCs w:val="22"/>
        </w:rPr>
        <w:t>2</w:t>
      </w:r>
      <w:r w:rsidR="00D80662"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B6C8A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="00D80662"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D80662" w:rsidRPr="00D8066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5929BA" w:rsidRPr="007B2000">
        <w:rPr>
          <w:rFonts w:ascii="Times New Roman" w:hAnsi="Times New Roman" w:cs="Times New Roman"/>
          <w:sz w:val="22"/>
          <w:szCs w:val="22"/>
        </w:rPr>
        <w:t>.</w:t>
      </w:r>
    </w:p>
    <w:p w14:paraId="534B2ECA" w14:textId="77777777" w:rsidR="0062507D" w:rsidRPr="00D80662" w:rsidRDefault="0062507D" w:rsidP="00F9549D">
      <w:pPr>
        <w:rPr>
          <w:sz w:val="22"/>
          <w:szCs w:val="22"/>
          <w:lang w:val="ru-RU"/>
        </w:rPr>
      </w:pPr>
    </w:p>
    <w:p w14:paraId="064ECC3C" w14:textId="77777777" w:rsidR="0062507D" w:rsidRPr="00D80662" w:rsidRDefault="0062507D" w:rsidP="00F9549D">
      <w:pPr>
        <w:rPr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D459F0" w:rsidRPr="0053462C" w14:paraId="6A815561" w14:textId="77777777" w:rsidTr="0053462C">
        <w:tc>
          <w:tcPr>
            <w:tcW w:w="4926" w:type="dxa"/>
            <w:shd w:val="clear" w:color="auto" w:fill="auto"/>
          </w:tcPr>
          <w:p w14:paraId="17FDCCE7" w14:textId="77777777" w:rsidR="00D459F0" w:rsidRPr="0053462C" w:rsidRDefault="00D459F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2704</w:t>
            </w:r>
          </w:p>
        </w:tc>
        <w:tc>
          <w:tcPr>
            <w:tcW w:w="4927" w:type="dxa"/>
            <w:shd w:val="clear" w:color="auto" w:fill="auto"/>
          </w:tcPr>
          <w:p w14:paraId="7EAA68BF" w14:textId="77777777" w:rsidR="00D459F0" w:rsidRPr="0053462C" w:rsidRDefault="00D459F0" w:rsidP="0053462C">
            <w:pPr>
              <w:jc w:val="right"/>
              <w:rPr>
                <w:bCs/>
                <w:lang w:val="uk-UA"/>
              </w:rPr>
            </w:pPr>
          </w:p>
        </w:tc>
      </w:tr>
    </w:tbl>
    <w:p w14:paraId="7EB55CF3" w14:textId="77777777" w:rsidR="00D459F0" w:rsidRPr="007B2000" w:rsidRDefault="00D459F0" w:rsidP="00D459F0">
      <w:pPr>
        <w:pStyle w:val="1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14:paraId="0EBBDA01" w14:textId="77777777" w:rsidR="00A91DFE" w:rsidRPr="007B2000" w:rsidRDefault="00A91DFE" w:rsidP="00A91DFE">
      <w:pPr>
        <w:rPr>
          <w:lang w:val="uk-UA"/>
        </w:rPr>
      </w:pPr>
    </w:p>
    <w:p w14:paraId="57A7186D" w14:textId="75231621" w:rsidR="00D459F0" w:rsidRPr="007B2000" w:rsidRDefault="00D459F0" w:rsidP="00A91DF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видалених зубів, усього 1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 них із приводу: ускладненого карієсу 2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захворювань пародонту 3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за ортодонтичними показаннями 4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 Кількість стоматологічних операцій, усього 5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 них із приводу: гострих запальних процесів 6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пухлин та пухлиноподібних утворень 7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 xml:space="preserve">, встановлення дентальних </w:t>
      </w:r>
      <w:r w:rsidR="00A91DFE" w:rsidRPr="007B2000">
        <w:rPr>
          <w:sz w:val="22"/>
          <w:szCs w:val="22"/>
          <w:lang w:val="uk-UA"/>
        </w:rPr>
        <w:t>імплантатів 8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="00A91DFE" w:rsidRPr="007B2000">
        <w:rPr>
          <w:sz w:val="22"/>
          <w:szCs w:val="22"/>
          <w:lang w:val="uk-UA"/>
        </w:rPr>
        <w:t>, інші 9</w:t>
      </w:r>
      <w:r w:rsidR="00D80662" w:rsidRPr="00D80662">
        <w:rPr>
          <w:b/>
          <w:sz w:val="22"/>
          <w:szCs w:val="22"/>
          <w:lang w:val="uk-UA"/>
        </w:rPr>
        <w:t xml:space="preserve">    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D80662" w:rsidRPr="00D80662">
        <w:rPr>
          <w:b/>
          <w:sz w:val="22"/>
          <w:szCs w:val="22"/>
          <w:u w:val="single"/>
          <w:lang w:val="uk-UA"/>
        </w:rPr>
        <w:t> </w:t>
      </w:r>
      <w:r w:rsidR="00D80662" w:rsidRPr="00D80662">
        <w:rPr>
          <w:sz w:val="22"/>
          <w:szCs w:val="22"/>
          <w:lang w:val="uk-UA"/>
        </w:rPr>
        <w:t xml:space="preserve"> </w:t>
      </w:r>
      <w:r w:rsidR="00A91DFE" w:rsidRPr="007B2000">
        <w:rPr>
          <w:sz w:val="22"/>
          <w:szCs w:val="22"/>
          <w:lang w:val="uk-UA"/>
        </w:rPr>
        <w:t>.</w:t>
      </w:r>
    </w:p>
    <w:p w14:paraId="4060F30D" w14:textId="77777777" w:rsidR="00D55F2E" w:rsidRPr="007B2000" w:rsidRDefault="00D55F2E" w:rsidP="00F9549D">
      <w:pPr>
        <w:jc w:val="center"/>
        <w:rPr>
          <w:b/>
          <w:bCs/>
          <w:sz w:val="24"/>
          <w:szCs w:val="24"/>
          <w:lang w:val="uk-UA"/>
        </w:rPr>
      </w:pPr>
    </w:p>
    <w:p w14:paraId="62591150" w14:textId="77777777" w:rsidR="00547E86" w:rsidRPr="007B2000" w:rsidRDefault="00547E86" w:rsidP="00F9549D">
      <w:pPr>
        <w:jc w:val="center"/>
        <w:rPr>
          <w:b/>
          <w:bCs/>
          <w:sz w:val="24"/>
          <w:szCs w:val="24"/>
          <w:lang w:val="uk-UA"/>
        </w:rPr>
      </w:pPr>
    </w:p>
    <w:p w14:paraId="0DFA10DE" w14:textId="77777777" w:rsidR="00301686" w:rsidRPr="007B2000" w:rsidRDefault="00301686" w:rsidP="00F9549D">
      <w:pPr>
        <w:jc w:val="center"/>
        <w:rPr>
          <w:b/>
          <w:bCs/>
          <w:sz w:val="24"/>
          <w:szCs w:val="24"/>
          <w:lang w:val="uk-UA"/>
        </w:rPr>
      </w:pPr>
    </w:p>
    <w:p w14:paraId="4D65D037" w14:textId="77777777" w:rsidR="00F9549D" w:rsidRPr="007B2000" w:rsidRDefault="00F9549D" w:rsidP="00F9549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Хірургічна робота амбулаторно-поліклінічного закладу (підрозділу)</w:t>
      </w:r>
    </w:p>
    <w:p w14:paraId="55F1B754" w14:textId="77777777" w:rsidR="00F9549D" w:rsidRPr="007B2000" w:rsidRDefault="00F9549D" w:rsidP="00F9549D">
      <w:pPr>
        <w:jc w:val="center"/>
        <w:rPr>
          <w:b/>
          <w:bCs/>
          <w:sz w:val="16"/>
          <w:szCs w:val="16"/>
          <w:lang w:val="uk-UA"/>
        </w:rPr>
      </w:pPr>
    </w:p>
    <w:p w14:paraId="3512FA31" w14:textId="77777777" w:rsidR="00547E86" w:rsidRPr="007B2000" w:rsidRDefault="00547E86" w:rsidP="00F9549D">
      <w:pPr>
        <w:jc w:val="center"/>
        <w:rPr>
          <w:b/>
          <w:bCs/>
          <w:sz w:val="16"/>
          <w:szCs w:val="16"/>
          <w:lang w:val="uk-UA"/>
        </w:rPr>
      </w:pPr>
    </w:p>
    <w:p w14:paraId="3414FA20" w14:textId="77777777" w:rsidR="00F9549D" w:rsidRPr="007B2000" w:rsidRDefault="00F9549D" w:rsidP="00F9549D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5929BA" w:rsidRPr="0053462C" w14:paraId="52BEA40D" w14:textId="77777777" w:rsidTr="0053462C">
        <w:tc>
          <w:tcPr>
            <w:tcW w:w="4926" w:type="dxa"/>
            <w:shd w:val="clear" w:color="auto" w:fill="auto"/>
          </w:tcPr>
          <w:p w14:paraId="23CC6CAD" w14:textId="77777777" w:rsidR="005929BA" w:rsidRPr="0053462C" w:rsidRDefault="0019608D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2800</w:t>
            </w:r>
          </w:p>
        </w:tc>
        <w:tc>
          <w:tcPr>
            <w:tcW w:w="5262" w:type="dxa"/>
            <w:shd w:val="clear" w:color="auto" w:fill="auto"/>
          </w:tcPr>
          <w:p w14:paraId="7471F486" w14:textId="77777777" w:rsidR="005929BA" w:rsidRPr="0053462C" w:rsidRDefault="005929BA" w:rsidP="0053462C">
            <w:pPr>
              <w:jc w:val="right"/>
              <w:rPr>
                <w:bCs/>
                <w:lang w:val="uk-UA"/>
              </w:rPr>
            </w:pPr>
          </w:p>
        </w:tc>
      </w:tr>
    </w:tbl>
    <w:p w14:paraId="76A86BCC" w14:textId="77777777" w:rsidR="00F9549D" w:rsidRPr="007B2000" w:rsidRDefault="00F9549D" w:rsidP="00F9549D">
      <w:pPr>
        <w:pStyle w:val="5"/>
        <w:jc w:val="left"/>
        <w:outlineLvl w:val="4"/>
        <w:rPr>
          <w:sz w:val="2"/>
          <w:szCs w:val="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682"/>
        <w:gridCol w:w="1882"/>
        <w:gridCol w:w="1540"/>
        <w:gridCol w:w="1400"/>
      </w:tblGrid>
      <w:tr w:rsidR="008735B7" w:rsidRPr="0053462C" w14:paraId="70B11E55" w14:textId="77777777" w:rsidTr="0053462C">
        <w:trPr>
          <w:cantSplit/>
          <w:trHeight w:val="1134"/>
        </w:trPr>
        <w:tc>
          <w:tcPr>
            <w:tcW w:w="4684" w:type="dxa"/>
            <w:shd w:val="clear" w:color="auto" w:fill="auto"/>
            <w:vAlign w:val="center"/>
          </w:tcPr>
          <w:p w14:paraId="363C7296" w14:textId="5E14F1C3" w:rsidR="001A5ED0" w:rsidRPr="0053462C" w:rsidRDefault="001A5ED0" w:rsidP="00053BD2">
            <w:pPr>
              <w:pStyle w:val="5"/>
              <w:jc w:val="center"/>
              <w:outlineLvl w:val="4"/>
              <w:rPr>
                <w:sz w:val="22"/>
                <w:szCs w:val="22"/>
              </w:rPr>
            </w:pPr>
            <w:r w:rsidRPr="0053462C">
              <w:rPr>
                <w:sz w:val="22"/>
                <w:szCs w:val="22"/>
              </w:rPr>
              <w:t>Найменування операцій</w:t>
            </w:r>
          </w:p>
        </w:tc>
        <w:tc>
          <w:tcPr>
            <w:tcW w:w="682" w:type="dxa"/>
            <w:shd w:val="clear" w:color="auto" w:fill="auto"/>
            <w:textDirection w:val="btLr"/>
            <w:vAlign w:val="center"/>
          </w:tcPr>
          <w:p w14:paraId="4804B989" w14:textId="77777777" w:rsidR="00771D86" w:rsidRPr="0053462C" w:rsidRDefault="00771D86" w:rsidP="0053462C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14:paraId="784E9CD3" w14:textId="77777777" w:rsidR="001A5ED0" w:rsidRPr="0053462C" w:rsidRDefault="001A5ED0" w:rsidP="0053462C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 рядка</w:t>
            </w:r>
          </w:p>
          <w:p w14:paraId="7AE3459B" w14:textId="77777777" w:rsidR="001A5ED0" w:rsidRPr="0053462C" w:rsidRDefault="001A5ED0" w:rsidP="0053462C">
            <w:pPr>
              <w:pStyle w:val="5"/>
              <w:ind w:left="113" w:right="113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7BF24E5B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Кількість  операцій,</w:t>
            </w:r>
          </w:p>
          <w:p w14:paraId="19B4ED6D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проведених в амбулаторно-</w:t>
            </w:r>
          </w:p>
          <w:p w14:paraId="4D052585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поліклінічному</w:t>
            </w:r>
          </w:p>
          <w:p w14:paraId="597D3EA0" w14:textId="77777777" w:rsidR="001A5ED0" w:rsidRPr="0053462C" w:rsidRDefault="001A5ED0" w:rsidP="0053462C">
            <w:pPr>
              <w:pStyle w:val="5"/>
              <w:jc w:val="center"/>
              <w:outlineLvl w:val="4"/>
              <w:rPr>
                <w:sz w:val="22"/>
                <w:szCs w:val="22"/>
              </w:rPr>
            </w:pPr>
            <w:r w:rsidRPr="0053462C">
              <w:rPr>
                <w:sz w:val="22"/>
                <w:szCs w:val="22"/>
              </w:rPr>
              <w:t>закладі (підрозділі), усього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4D85BC3" w14:textId="77777777" w:rsidR="001A5ED0" w:rsidRPr="0053462C" w:rsidRDefault="00FC7738" w:rsidP="0053462C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</w:t>
            </w:r>
            <w:r w:rsidR="001A5ED0" w:rsidRPr="0053462C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  <w:p w14:paraId="6B45274C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дітям віком</w:t>
            </w:r>
          </w:p>
          <w:p w14:paraId="5701782F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0-17</w:t>
            </w:r>
          </w:p>
          <w:p w14:paraId="6E6C7A5D" w14:textId="77777777" w:rsidR="001A5ED0" w:rsidRPr="0053462C" w:rsidRDefault="001A5ED0" w:rsidP="0053462C">
            <w:pPr>
              <w:pStyle w:val="5"/>
              <w:jc w:val="center"/>
              <w:outlineLvl w:val="4"/>
              <w:rPr>
                <w:sz w:val="22"/>
                <w:szCs w:val="22"/>
              </w:rPr>
            </w:pPr>
            <w:r w:rsidRPr="0053462C">
              <w:rPr>
                <w:sz w:val="22"/>
                <w:szCs w:val="22"/>
              </w:rPr>
              <w:t>років включно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9F3313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Кількість</w:t>
            </w:r>
          </w:p>
          <w:p w14:paraId="40775251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операцій,</w:t>
            </w:r>
          </w:p>
          <w:p w14:paraId="3C9DD547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прове-</w:t>
            </w:r>
          </w:p>
          <w:p w14:paraId="0E0BD532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дених</w:t>
            </w:r>
          </w:p>
          <w:p w14:paraId="76FE8ED1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сільським</w:t>
            </w:r>
          </w:p>
          <w:p w14:paraId="1EB9D5D9" w14:textId="77777777" w:rsidR="001A5ED0" w:rsidRPr="0053462C" w:rsidRDefault="001A5ED0" w:rsidP="0053462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жителям</w:t>
            </w:r>
          </w:p>
          <w:p w14:paraId="5A4DAB4A" w14:textId="77777777" w:rsidR="001A5ED0" w:rsidRPr="0053462C" w:rsidRDefault="000E0C77" w:rsidP="0053462C">
            <w:pPr>
              <w:pStyle w:val="5"/>
              <w:jc w:val="center"/>
              <w:outlineLvl w:val="4"/>
              <w:rPr>
                <w:sz w:val="22"/>
                <w:szCs w:val="22"/>
              </w:rPr>
            </w:pPr>
            <w:r w:rsidRPr="0053462C">
              <w:rPr>
                <w:sz w:val="22"/>
                <w:szCs w:val="22"/>
              </w:rPr>
              <w:t xml:space="preserve">(із графи </w:t>
            </w:r>
            <w:r w:rsidR="001A5ED0" w:rsidRPr="0053462C">
              <w:rPr>
                <w:sz w:val="22"/>
                <w:szCs w:val="22"/>
              </w:rPr>
              <w:t>1)</w:t>
            </w:r>
          </w:p>
        </w:tc>
      </w:tr>
      <w:tr w:rsidR="001A5ED0" w:rsidRPr="0053462C" w14:paraId="68702DCB" w14:textId="77777777" w:rsidTr="0053462C">
        <w:tc>
          <w:tcPr>
            <w:tcW w:w="4684" w:type="dxa"/>
            <w:shd w:val="clear" w:color="auto" w:fill="auto"/>
            <w:vAlign w:val="center"/>
          </w:tcPr>
          <w:p w14:paraId="55E584A9" w14:textId="77777777" w:rsidR="001A5ED0" w:rsidRPr="0053462C" w:rsidRDefault="001A5ED0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3462C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11F22E1" w14:textId="77777777" w:rsidR="001A5ED0" w:rsidRPr="0053462C" w:rsidRDefault="001A5ED0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3462C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028A09A1" w14:textId="77777777" w:rsidR="001A5ED0" w:rsidRPr="0053462C" w:rsidRDefault="001A5ED0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3462C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4A00A95" w14:textId="77777777" w:rsidR="001A5ED0" w:rsidRPr="0053462C" w:rsidRDefault="0039465A" w:rsidP="0053462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3462C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C2A63D" w14:textId="77777777" w:rsidR="001A5ED0" w:rsidRPr="0053462C" w:rsidRDefault="001A5ED0" w:rsidP="0053462C">
            <w:pPr>
              <w:pStyle w:val="5"/>
              <w:jc w:val="center"/>
              <w:outlineLvl w:val="4"/>
              <w:rPr>
                <w:sz w:val="18"/>
                <w:szCs w:val="18"/>
              </w:rPr>
            </w:pPr>
            <w:r w:rsidRPr="0053462C">
              <w:rPr>
                <w:sz w:val="18"/>
                <w:szCs w:val="18"/>
              </w:rPr>
              <w:t>3</w:t>
            </w:r>
          </w:p>
        </w:tc>
      </w:tr>
      <w:tr w:rsidR="001A5ED0" w:rsidRPr="0053462C" w14:paraId="685178E6" w14:textId="77777777" w:rsidTr="00B5455E">
        <w:tc>
          <w:tcPr>
            <w:tcW w:w="4684" w:type="dxa"/>
            <w:shd w:val="clear" w:color="auto" w:fill="auto"/>
            <w:vAlign w:val="center"/>
          </w:tcPr>
          <w:p w14:paraId="3299A5CF" w14:textId="77777777" w:rsidR="001A5ED0" w:rsidRPr="0053462C" w:rsidRDefault="001A5ED0" w:rsidP="00341639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Усього операцій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AB9B6" w14:textId="77777777" w:rsidR="001A5ED0" w:rsidRPr="0053462C" w:rsidRDefault="001A5ED0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347D8" w14:textId="77777777" w:rsidR="001A5ED0" w:rsidRPr="00317048" w:rsidRDefault="001A5ED0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8034F" w14:textId="77777777" w:rsidR="001A5ED0" w:rsidRPr="00317048" w:rsidRDefault="001A5ED0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3BF5F" w14:textId="77777777" w:rsidR="001A5ED0" w:rsidRPr="00317048" w:rsidRDefault="001A5ED0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61B3DA40" w14:textId="77777777" w:rsidTr="00270B7D">
        <w:tc>
          <w:tcPr>
            <w:tcW w:w="4684" w:type="dxa"/>
            <w:shd w:val="clear" w:color="auto" w:fill="auto"/>
            <w:vAlign w:val="center"/>
          </w:tcPr>
          <w:p w14:paraId="18980425" w14:textId="77777777" w:rsidR="00B5455E" w:rsidRPr="0053462C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</w:t>
            </w:r>
          </w:p>
          <w:p w14:paraId="1AE3CB32" w14:textId="77777777" w:rsidR="00B5455E" w:rsidRPr="0053462C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0925" w14:textId="77777777" w:rsidR="00B5455E" w:rsidRPr="0053462C" w:rsidRDefault="00B5455E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68AF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DD3E2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6811B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1E614AD1" w14:textId="77777777" w:rsidTr="00B5455E">
        <w:tc>
          <w:tcPr>
            <w:tcW w:w="4684" w:type="dxa"/>
            <w:shd w:val="clear" w:color="auto" w:fill="auto"/>
            <w:vAlign w:val="center"/>
          </w:tcPr>
          <w:p w14:paraId="4BC8A363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з них мікрохірургічні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B30FA82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73C7F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8A3F0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F2D2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21865D8E" w14:textId="77777777" w:rsidTr="00B5455E">
        <w:tc>
          <w:tcPr>
            <w:tcW w:w="4684" w:type="dxa"/>
            <w:shd w:val="clear" w:color="auto" w:fill="auto"/>
            <w:vAlign w:val="center"/>
          </w:tcPr>
          <w:p w14:paraId="157FF651" w14:textId="77777777" w:rsidR="00B5455E" w:rsidRPr="0053462C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із числа операцій  на органах зору    </w:t>
            </w:r>
          </w:p>
          <w:p w14:paraId="6919325A" w14:textId="77777777" w:rsidR="00B5455E" w:rsidRPr="0053462C" w:rsidRDefault="00B5455E" w:rsidP="00270B7D">
            <w:pPr>
              <w:ind w:left="284" w:hanging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з приводу: </w:t>
            </w:r>
          </w:p>
          <w:p w14:paraId="06AD97FE" w14:textId="77777777" w:rsidR="00B5455E" w:rsidRPr="0053462C" w:rsidRDefault="00B5455E" w:rsidP="00270B7D">
            <w:pPr>
              <w:ind w:left="284" w:hanging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глаукоми   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4CAC90F6" w14:textId="77777777" w:rsidR="00B5455E" w:rsidRPr="0053462C" w:rsidRDefault="00B5455E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21539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4D5BD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8B00B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7F38AE74" w14:textId="77777777" w:rsidTr="00B5455E">
        <w:tc>
          <w:tcPr>
            <w:tcW w:w="4684" w:type="dxa"/>
            <w:shd w:val="clear" w:color="auto" w:fill="auto"/>
            <w:vAlign w:val="center"/>
          </w:tcPr>
          <w:p w14:paraId="3ABFD5F8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катаракти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C806C93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2.3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5D2294F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877060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8EEE0F2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7182FEA2" w14:textId="77777777" w:rsidTr="00B5455E">
        <w:tc>
          <w:tcPr>
            <w:tcW w:w="4684" w:type="dxa"/>
            <w:shd w:val="clear" w:color="auto" w:fill="auto"/>
            <w:vAlign w:val="center"/>
          </w:tcPr>
          <w:p w14:paraId="3C8992CC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04D1834A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74A665ED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EA13035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8C32583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0AFB41B5" w14:textId="77777777" w:rsidTr="00B5455E">
        <w:trPr>
          <w:trHeight w:val="73"/>
        </w:trPr>
        <w:tc>
          <w:tcPr>
            <w:tcW w:w="4684" w:type="dxa"/>
            <w:shd w:val="clear" w:color="auto" w:fill="auto"/>
            <w:vAlign w:val="center"/>
          </w:tcPr>
          <w:p w14:paraId="496F8A5B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з них: на вусі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571BA87D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5B1B9EAC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DA30F77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395200D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2B0849F6" w14:textId="77777777" w:rsidTr="00B5455E">
        <w:tc>
          <w:tcPr>
            <w:tcW w:w="4684" w:type="dxa"/>
            <w:shd w:val="clear" w:color="auto" w:fill="auto"/>
            <w:vAlign w:val="center"/>
          </w:tcPr>
          <w:p w14:paraId="64146BF5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 на судинах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7E7E8079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5613A66E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AE4A932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13BB7D5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14BCB200" w14:textId="77777777" w:rsidTr="00B5455E">
        <w:tc>
          <w:tcPr>
            <w:tcW w:w="4684" w:type="dxa"/>
            <w:shd w:val="clear" w:color="auto" w:fill="auto"/>
            <w:vAlign w:val="center"/>
          </w:tcPr>
          <w:p w14:paraId="780A2533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 на органах черевної порожнини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384216A1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5A6AF721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4978241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36CEC93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38AAAE16" w14:textId="77777777" w:rsidTr="00B5455E">
        <w:tc>
          <w:tcPr>
            <w:tcW w:w="4684" w:type="dxa"/>
            <w:shd w:val="clear" w:color="auto" w:fill="auto"/>
            <w:vAlign w:val="center"/>
          </w:tcPr>
          <w:p w14:paraId="26056160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з них: з приводу незащемленої грижі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37755C45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2C6185FB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45DA987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3D747E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062F487D" w14:textId="77777777" w:rsidTr="00B5455E">
        <w:tc>
          <w:tcPr>
            <w:tcW w:w="4684" w:type="dxa"/>
            <w:shd w:val="clear" w:color="auto" w:fill="auto"/>
            <w:vAlign w:val="center"/>
          </w:tcPr>
          <w:p w14:paraId="06E55132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на сечостатевій системі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26689E6B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6.0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22BA4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0F1F9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F8432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654BD0BB" w14:textId="77777777" w:rsidTr="00B5455E">
        <w:tc>
          <w:tcPr>
            <w:tcW w:w="4684" w:type="dxa"/>
            <w:shd w:val="clear" w:color="auto" w:fill="auto"/>
            <w:vAlign w:val="center"/>
          </w:tcPr>
          <w:p w14:paraId="5EFC8593" w14:textId="77777777" w:rsidR="00B5455E" w:rsidRPr="0053462C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з них: операції на жіночих статевих                                   </w:t>
            </w:r>
          </w:p>
          <w:p w14:paraId="189D5204" w14:textId="77777777" w:rsidR="00B5455E" w:rsidRPr="0053462C" w:rsidRDefault="00B5455E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органах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6600F5C" w14:textId="77777777" w:rsidR="00B5455E" w:rsidRPr="0053462C" w:rsidRDefault="00B5455E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A2733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7CC8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5F9C5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57DE7ED5" w14:textId="77777777" w:rsidTr="00B5455E">
        <w:tc>
          <w:tcPr>
            <w:tcW w:w="4684" w:type="dxa"/>
            <w:shd w:val="clear" w:color="auto" w:fill="auto"/>
            <w:vAlign w:val="center"/>
          </w:tcPr>
          <w:p w14:paraId="289391CB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404CD5E3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7.0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5EB647B2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1E95687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FA92ADF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63B50302" w14:textId="77777777" w:rsidTr="00B5455E">
        <w:tc>
          <w:tcPr>
            <w:tcW w:w="4684" w:type="dxa"/>
            <w:shd w:val="clear" w:color="auto" w:fill="auto"/>
            <w:vAlign w:val="center"/>
          </w:tcPr>
          <w:p w14:paraId="0DB498B5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4531DBC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8.0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63A8A829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8481831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0D4EDD6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00EEC78F" w14:textId="77777777" w:rsidTr="00B5455E">
        <w:tc>
          <w:tcPr>
            <w:tcW w:w="4684" w:type="dxa"/>
            <w:shd w:val="clear" w:color="auto" w:fill="auto"/>
            <w:vAlign w:val="center"/>
          </w:tcPr>
          <w:p w14:paraId="32413C85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0BBB7729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9.0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31D72641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5E35498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D3121EA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  <w:tr w:rsidR="00B5455E" w:rsidRPr="0053462C" w14:paraId="0363E131" w14:textId="77777777" w:rsidTr="00B5455E">
        <w:trPr>
          <w:trHeight w:val="95"/>
        </w:trPr>
        <w:tc>
          <w:tcPr>
            <w:tcW w:w="4684" w:type="dxa"/>
            <w:shd w:val="clear" w:color="auto" w:fill="auto"/>
            <w:vAlign w:val="center"/>
          </w:tcPr>
          <w:p w14:paraId="636A593E" w14:textId="77777777" w:rsidR="00B5455E" w:rsidRPr="0053462C" w:rsidRDefault="00B5455E" w:rsidP="0053462C">
            <w:pPr>
              <w:ind w:left="284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01EE8462" w14:textId="77777777" w:rsidR="00B5455E" w:rsidRPr="0053462C" w:rsidRDefault="00B5455E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10.0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36594EE9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B351A0A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F34B07F" w14:textId="77777777" w:rsidR="00B5455E" w:rsidRPr="00317048" w:rsidRDefault="00B5455E" w:rsidP="00B5455E">
            <w:pPr>
              <w:pStyle w:val="5"/>
              <w:outlineLvl w:val="4"/>
              <w:rPr>
                <w:b w:val="0"/>
                <w:sz w:val="18"/>
                <w:szCs w:val="18"/>
              </w:rPr>
            </w:pPr>
          </w:p>
        </w:tc>
      </w:tr>
    </w:tbl>
    <w:p w14:paraId="29C2BB3E" w14:textId="77777777" w:rsidR="00F9549D" w:rsidRPr="007B2000" w:rsidRDefault="00F9549D" w:rsidP="00F9549D">
      <w:pPr>
        <w:pStyle w:val="5"/>
        <w:jc w:val="left"/>
        <w:outlineLvl w:val="4"/>
        <w:rPr>
          <w:sz w:val="22"/>
          <w:szCs w:val="22"/>
        </w:rPr>
      </w:pPr>
    </w:p>
    <w:p w14:paraId="2E95F3F8" w14:textId="77777777" w:rsidR="0019608D" w:rsidRPr="007B2000" w:rsidRDefault="0019608D" w:rsidP="001960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14:paraId="69FBFF75" w14:textId="77777777" w:rsidTr="0053462C">
        <w:tc>
          <w:tcPr>
            <w:tcW w:w="4926" w:type="dxa"/>
            <w:shd w:val="clear" w:color="auto" w:fill="auto"/>
          </w:tcPr>
          <w:p w14:paraId="49BD3EA5" w14:textId="77777777" w:rsidR="005929BA" w:rsidRPr="0053462C" w:rsidRDefault="0019608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14:paraId="7C1919B4" w14:textId="77777777"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  <w:tr w:rsidR="00301686" w:rsidRPr="0053462C" w14:paraId="4ED76580" w14:textId="77777777" w:rsidTr="0053462C">
        <w:tc>
          <w:tcPr>
            <w:tcW w:w="4926" w:type="dxa"/>
            <w:shd w:val="clear" w:color="auto" w:fill="auto"/>
          </w:tcPr>
          <w:p w14:paraId="03840918" w14:textId="77777777" w:rsidR="00301686" w:rsidRPr="0053462C" w:rsidRDefault="00301686" w:rsidP="0053462C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14:paraId="7B5D8C2C" w14:textId="77777777" w:rsidR="00301686" w:rsidRPr="0053462C" w:rsidRDefault="00301686" w:rsidP="0053462C">
            <w:pPr>
              <w:jc w:val="right"/>
              <w:rPr>
                <w:bCs/>
                <w:lang w:val="en-US"/>
              </w:rPr>
            </w:pPr>
          </w:p>
        </w:tc>
      </w:tr>
    </w:tbl>
    <w:p w14:paraId="385DC088" w14:textId="4D2F1046" w:rsidR="00F9549D" w:rsidRPr="00535951" w:rsidRDefault="008C52CB" w:rsidP="00555ED3">
      <w:pPr>
        <w:pStyle w:val="5"/>
        <w:jc w:val="both"/>
        <w:outlineLvl w:val="4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Кількість о</w:t>
      </w:r>
      <w:r w:rsidR="00F9549D" w:rsidRPr="007B2000">
        <w:rPr>
          <w:b w:val="0"/>
          <w:bCs w:val="0"/>
          <w:sz w:val="22"/>
          <w:szCs w:val="22"/>
        </w:rPr>
        <w:t>перован</w:t>
      </w:r>
      <w:r w:rsidRPr="007B2000">
        <w:rPr>
          <w:b w:val="0"/>
          <w:bCs w:val="0"/>
          <w:sz w:val="22"/>
          <w:szCs w:val="22"/>
        </w:rPr>
        <w:t>их</w:t>
      </w:r>
      <w:r w:rsidR="00F9549D" w:rsidRPr="007B2000">
        <w:rPr>
          <w:b w:val="0"/>
          <w:bCs w:val="0"/>
          <w:sz w:val="22"/>
          <w:szCs w:val="22"/>
        </w:rPr>
        <w:t xml:space="preserve"> хворих, усього 1</w:t>
      </w:r>
      <w:r w:rsidR="00506489" w:rsidRPr="00506489">
        <w:rPr>
          <w:sz w:val="22"/>
          <w:szCs w:val="22"/>
        </w:rPr>
        <w:t xml:space="preserve">    </w:t>
      </w:r>
      <w:r w:rsidR="00506489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506489" w:rsidRPr="00506489">
        <w:rPr>
          <w:sz w:val="22"/>
          <w:szCs w:val="22"/>
          <w:u w:val="single"/>
        </w:rPr>
        <w:t> </w:t>
      </w:r>
      <w:r w:rsidR="0050648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>, у тому числі дітей віком 0-17 років включно</w:t>
      </w:r>
      <w:r w:rsidR="00B00768" w:rsidRPr="007B2000">
        <w:rPr>
          <w:b w:val="0"/>
          <w:bCs w:val="0"/>
          <w:sz w:val="22"/>
          <w:szCs w:val="22"/>
        </w:rPr>
        <w:t xml:space="preserve">            </w:t>
      </w:r>
      <w:r w:rsidR="00F9549D" w:rsidRPr="007B2000">
        <w:rPr>
          <w:b w:val="0"/>
          <w:bCs w:val="0"/>
          <w:sz w:val="22"/>
          <w:szCs w:val="22"/>
        </w:rPr>
        <w:t xml:space="preserve"> 2</w:t>
      </w:r>
      <w:r w:rsidR="00506489" w:rsidRPr="00506489">
        <w:rPr>
          <w:sz w:val="22"/>
          <w:szCs w:val="22"/>
        </w:rPr>
        <w:t xml:space="preserve">    </w:t>
      </w:r>
      <w:r w:rsidR="00506489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506489" w:rsidRPr="00506489">
        <w:rPr>
          <w:sz w:val="22"/>
          <w:szCs w:val="22"/>
          <w:u w:val="single"/>
        </w:rPr>
        <w:t> </w:t>
      </w:r>
      <w:r w:rsidR="0050648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="00F9549D" w:rsidRPr="007B2000">
        <w:rPr>
          <w:b w:val="0"/>
          <w:bCs w:val="0"/>
          <w:sz w:val="22"/>
          <w:szCs w:val="22"/>
        </w:rPr>
        <w:t>; сільських</w:t>
      </w:r>
      <w:r w:rsidR="0017602C" w:rsidRPr="007B2000">
        <w:rPr>
          <w:b w:val="0"/>
          <w:bCs w:val="0"/>
          <w:sz w:val="22"/>
          <w:szCs w:val="22"/>
        </w:rPr>
        <w:t xml:space="preserve"> жителів (із</w:t>
      </w:r>
      <w:r w:rsidR="00455203" w:rsidRPr="00535951">
        <w:rPr>
          <w:b w:val="0"/>
          <w:bCs w:val="0"/>
          <w:sz w:val="22"/>
          <w:szCs w:val="22"/>
          <w:lang w:val="ru-RU"/>
        </w:rPr>
        <w:tab/>
      </w:r>
      <w:r w:rsidR="0017602C" w:rsidRPr="007B2000">
        <w:rPr>
          <w:b w:val="0"/>
          <w:bCs w:val="0"/>
          <w:sz w:val="22"/>
          <w:szCs w:val="22"/>
        </w:rPr>
        <w:t xml:space="preserve"> пункту </w:t>
      </w:r>
      <w:r w:rsidR="00AA522C" w:rsidRPr="007B2000">
        <w:rPr>
          <w:b w:val="0"/>
          <w:bCs w:val="0"/>
          <w:sz w:val="22"/>
          <w:szCs w:val="22"/>
        </w:rPr>
        <w:t>1) 3</w:t>
      </w:r>
      <w:r w:rsidR="00506489" w:rsidRPr="00506489">
        <w:rPr>
          <w:sz w:val="22"/>
          <w:szCs w:val="22"/>
        </w:rPr>
        <w:t xml:space="preserve">    </w:t>
      </w:r>
      <w:r w:rsidR="00506489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506489" w:rsidRPr="00506489">
        <w:rPr>
          <w:sz w:val="22"/>
          <w:szCs w:val="22"/>
          <w:u w:val="single"/>
        </w:rPr>
        <w:t> </w:t>
      </w:r>
      <w:r w:rsidR="0050648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="00AA522C" w:rsidRPr="007B2000">
        <w:rPr>
          <w:b w:val="0"/>
          <w:bCs w:val="0"/>
          <w:sz w:val="22"/>
          <w:szCs w:val="22"/>
        </w:rPr>
        <w:t>.</w:t>
      </w:r>
    </w:p>
    <w:p w14:paraId="7FB003DC" w14:textId="77777777" w:rsidR="009671A4" w:rsidRPr="00535951" w:rsidRDefault="009671A4" w:rsidP="009671A4">
      <w:pPr>
        <w:rPr>
          <w:lang w:val="ru-RU"/>
        </w:rPr>
      </w:pPr>
    </w:p>
    <w:p w14:paraId="1E9102B0" w14:textId="77777777" w:rsidR="009671A4" w:rsidRPr="00535951" w:rsidRDefault="009671A4" w:rsidP="009671A4">
      <w:pPr>
        <w:rPr>
          <w:lang w:val="ru-RU"/>
        </w:rPr>
      </w:pPr>
    </w:p>
    <w:p w14:paraId="3C20E5D7" w14:textId="77777777" w:rsidR="005929BA" w:rsidRPr="007B2000" w:rsidRDefault="005929BA" w:rsidP="005929BA">
      <w:pPr>
        <w:rPr>
          <w:lang w:val="uk-UA"/>
        </w:rPr>
      </w:pPr>
    </w:p>
    <w:p w14:paraId="551E4305" w14:textId="77777777" w:rsidR="0081413F" w:rsidRPr="007B2000" w:rsidRDefault="0081413F" w:rsidP="00F9549D">
      <w:pPr>
        <w:rPr>
          <w:sz w:val="24"/>
          <w:szCs w:val="24"/>
          <w:lang w:val="uk-UA"/>
        </w:rPr>
        <w:sectPr w:rsidR="0081413F" w:rsidRPr="007B2000" w:rsidSect="00456603">
          <w:pgSz w:w="11906" w:h="16838"/>
          <w:pgMar w:top="720" w:right="284" w:bottom="357" w:left="567" w:header="709" w:footer="709" w:gutter="0"/>
          <w:cols w:space="708"/>
          <w:docGrid w:linePitch="381"/>
        </w:sectPr>
      </w:pPr>
    </w:p>
    <w:p w14:paraId="04FDEF76" w14:textId="77777777" w:rsidR="00577B8D" w:rsidRPr="007B2000" w:rsidRDefault="00577B8D" w:rsidP="00577B8D">
      <w:pPr>
        <w:pStyle w:val="a9"/>
      </w:pPr>
      <w:r w:rsidRPr="007B2000">
        <w:lastRenderedPageBreak/>
        <w:t>Розділ І</w:t>
      </w:r>
      <w:r w:rsidRPr="007B2000">
        <w:rPr>
          <w:lang w:val="en-US"/>
        </w:rPr>
        <w:t>II</w:t>
      </w:r>
      <w:r w:rsidRPr="007B2000">
        <w:t>.  Діяльність стаціонару</w:t>
      </w:r>
    </w:p>
    <w:p w14:paraId="1CD830C6" w14:textId="77777777" w:rsidR="00577B8D" w:rsidRPr="007B2000" w:rsidRDefault="00577B8D" w:rsidP="00577B8D">
      <w:pPr>
        <w:pStyle w:val="a9"/>
        <w:rPr>
          <w:sz w:val="16"/>
          <w:szCs w:val="16"/>
        </w:rPr>
      </w:pPr>
    </w:p>
    <w:p w14:paraId="2CD3EA88" w14:textId="77777777" w:rsidR="004E3A49" w:rsidRPr="007B2000" w:rsidRDefault="004E3A49" w:rsidP="00577B8D">
      <w:pPr>
        <w:pStyle w:val="a9"/>
        <w:rPr>
          <w:sz w:val="16"/>
          <w:szCs w:val="16"/>
        </w:rPr>
      </w:pPr>
    </w:p>
    <w:p w14:paraId="58D92BA3" w14:textId="77777777"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Ліжковий фонд та його використання</w:t>
      </w:r>
    </w:p>
    <w:p w14:paraId="1E6BE9F4" w14:textId="77777777" w:rsidR="00577B8D" w:rsidRPr="007B2000" w:rsidRDefault="00577B8D" w:rsidP="00577B8D">
      <w:pPr>
        <w:rPr>
          <w:lang w:val="uk-UA"/>
        </w:rPr>
      </w:pPr>
    </w:p>
    <w:p w14:paraId="2CFAF209" w14:textId="77777777" w:rsidR="004E3A49" w:rsidRPr="007B2000" w:rsidRDefault="004E3A49" w:rsidP="00577B8D">
      <w:pPr>
        <w:rPr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33"/>
        <w:gridCol w:w="4519"/>
        <w:gridCol w:w="4519"/>
      </w:tblGrid>
      <w:tr w:rsidR="005929BA" w:rsidRPr="0053462C" w14:paraId="647BCF19" w14:textId="77777777" w:rsidTr="0053462C">
        <w:trPr>
          <w:jc w:val="right"/>
        </w:trPr>
        <w:tc>
          <w:tcPr>
            <w:tcW w:w="4595" w:type="dxa"/>
            <w:shd w:val="clear" w:color="auto" w:fill="auto"/>
          </w:tcPr>
          <w:p w14:paraId="3224062F" w14:textId="77777777" w:rsidR="005929BA" w:rsidRPr="0053462C" w:rsidRDefault="004E3A49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46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Таблиця 3100</w:t>
            </w:r>
          </w:p>
        </w:tc>
        <w:tc>
          <w:tcPr>
            <w:tcW w:w="4596" w:type="dxa"/>
            <w:shd w:val="clear" w:color="auto" w:fill="auto"/>
          </w:tcPr>
          <w:p w14:paraId="2B0DF46B" w14:textId="77777777" w:rsidR="005929BA" w:rsidRPr="0053462C" w:rsidRDefault="005929BA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6" w:type="dxa"/>
            <w:shd w:val="clear" w:color="auto" w:fill="auto"/>
          </w:tcPr>
          <w:p w14:paraId="51668151" w14:textId="77777777" w:rsidR="005929BA" w:rsidRPr="0053462C" w:rsidRDefault="005929BA" w:rsidP="0053462C">
            <w:pPr>
              <w:pStyle w:val="1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CC4E7A4" w14:textId="77777777"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6"/>
        <w:gridCol w:w="652"/>
        <w:gridCol w:w="1615"/>
        <w:gridCol w:w="1894"/>
        <w:gridCol w:w="1205"/>
        <w:gridCol w:w="1200"/>
        <w:gridCol w:w="1160"/>
        <w:gridCol w:w="1057"/>
        <w:gridCol w:w="1345"/>
        <w:gridCol w:w="1357"/>
      </w:tblGrid>
      <w:tr w:rsidR="00577B8D" w:rsidRPr="007B2000" w14:paraId="2C8CA24A" w14:textId="77777777" w:rsidTr="00A42837">
        <w:trPr>
          <w:cantSplit/>
          <w:trHeight w:val="611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7E8F" w14:textId="21902FF6" w:rsidR="00577B8D" w:rsidRPr="007B2000" w:rsidRDefault="00577B8D" w:rsidP="00FC240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Профіль ліжок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BEF0B7" w14:textId="77777777" w:rsidR="00577B8D" w:rsidRPr="007B2000" w:rsidRDefault="00577B8D" w:rsidP="00577B8D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823B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ліжок, фактично розгорнутих та згорнутих на ремонт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04E6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звітному році</w:t>
            </w:r>
            <w:r w:rsidR="00EA254F" w:rsidRPr="007B2000">
              <w:rPr>
                <w:b/>
                <w:sz w:val="22"/>
                <w:szCs w:val="22"/>
                <w:lang w:val="uk-UA"/>
              </w:rPr>
              <w:t xml:space="preserve"> (кількість)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C1F3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14:paraId="26574B50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Проведено хворими</w:t>
            </w:r>
          </w:p>
          <w:p w14:paraId="7DF11333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ліжко-днів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953F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14:paraId="0DBC6656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Кількість</w:t>
            </w:r>
          </w:p>
          <w:p w14:paraId="0FAE998F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ліжко-днів</w:t>
            </w:r>
          </w:p>
          <w:p w14:paraId="3845ABC9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 xml:space="preserve">згортання </w:t>
            </w:r>
            <w:r w:rsidR="00907DF7" w:rsidRPr="007B2000">
              <w:rPr>
                <w:b/>
                <w:sz w:val="22"/>
                <w:szCs w:val="22"/>
                <w:lang w:val="uk-UA"/>
              </w:rPr>
              <w:t>у</w:t>
            </w:r>
          </w:p>
          <w:p w14:paraId="63DC17A2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зв’язку з</w:t>
            </w:r>
          </w:p>
          <w:p w14:paraId="0D8384FC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ремонтом</w:t>
            </w:r>
          </w:p>
          <w:p w14:paraId="099176F1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іншими причинами</w:t>
            </w:r>
          </w:p>
        </w:tc>
      </w:tr>
      <w:tr w:rsidR="00577B8D" w:rsidRPr="007B2000" w14:paraId="659A9BA3" w14:textId="77777777" w:rsidTr="00A42837">
        <w:trPr>
          <w:cantSplit/>
          <w:trHeight w:val="1583"/>
        </w:trPr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AC734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8D2F5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1DC45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 кінець </w:t>
            </w:r>
          </w:p>
          <w:p w14:paraId="3F2BFFAF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звітного </w:t>
            </w:r>
          </w:p>
          <w:p w14:paraId="15FCB465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135AD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середньо-</w:t>
            </w:r>
          </w:p>
          <w:p w14:paraId="3594DD0E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річних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12633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надійшло хворих,</w:t>
            </w:r>
          </w:p>
          <w:p w14:paraId="00532A47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 усього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99EAB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дітей </w:t>
            </w:r>
          </w:p>
          <w:p w14:paraId="6798B46D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віком </w:t>
            </w:r>
          </w:p>
          <w:p w14:paraId="684EAB8B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0-17 </w:t>
            </w:r>
          </w:p>
          <w:p w14:paraId="2D17DFC5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років включно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04E1B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виписано</w:t>
            </w:r>
          </w:p>
          <w:p w14:paraId="28F10481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хворих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68029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</w:t>
            </w: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F80AE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8809C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77B8D" w:rsidRPr="007B2000" w14:paraId="035C8D92" w14:textId="77777777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A8A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9C7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24B2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C7F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0B9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F9C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7234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564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616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1BC8" w14:textId="77777777"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032341" w:rsidRPr="007B2000" w14:paraId="7382ECBD" w14:textId="77777777" w:rsidTr="00A42837">
        <w:trPr>
          <w:trHeight w:val="520"/>
        </w:trPr>
        <w:tc>
          <w:tcPr>
            <w:tcW w:w="76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AFD037" w14:textId="77777777" w:rsidR="00032341" w:rsidRPr="007B2000" w:rsidRDefault="0003234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  <w:p w14:paraId="43D38DF8" w14:textId="77777777" w:rsidR="00032341" w:rsidRPr="007B2000" w:rsidRDefault="00032341" w:rsidP="007B2000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FA4195" w14:textId="77777777" w:rsidR="00032341" w:rsidRPr="007B2000" w:rsidRDefault="00032341" w:rsidP="00B5455E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B2A67B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A97CBF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2390D7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785FB2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FC1677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F6B52A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90CF52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6E4611" w14:textId="77777777"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A42837" w:rsidRPr="007B2000" w14:paraId="003FA5F3" w14:textId="77777777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487" w14:textId="77777777" w:rsidR="00A42837" w:rsidRPr="0033485A" w:rsidRDefault="00A42837" w:rsidP="0045779B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 xml:space="preserve">   у тому числі: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7E2" w14:textId="18322D97" w:rsidR="00A42837" w:rsidRPr="0033485A" w:rsidRDefault="00A42837" w:rsidP="0045779B">
            <w:pPr>
              <w:jc w:val="center"/>
              <w:rPr>
                <w:bCs/>
                <w:sz w:val="19"/>
                <w:szCs w:val="19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2C5A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6753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CFAA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97FB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4F40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26A4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13A1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EE38" w14:textId="77777777" w:rsidR="00A42837" w:rsidRPr="00317048" w:rsidRDefault="00A4283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14:paraId="23B4EA0C" w14:textId="77777777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952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18E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0061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6122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0B4D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A6C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A5B7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5E6E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92F4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12F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14:paraId="7054E800" w14:textId="77777777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D42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D115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DFE1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9EFD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175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F7F4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2E9F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6193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401C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47D1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14:paraId="5B3A1DE1" w14:textId="77777777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485B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8461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555A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4EE9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2C2C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3A45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24E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F9C3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D39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262A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14:paraId="477F80FD" w14:textId="77777777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2E0F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FD1" w14:textId="77777777"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AA7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D537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4976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33B2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F0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FFCC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0522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C2E5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018453CA" w14:textId="77777777" w:rsidR="00577B8D" w:rsidRPr="007B2000" w:rsidRDefault="00577B8D" w:rsidP="00577B8D">
      <w:pPr>
        <w:jc w:val="center"/>
        <w:rPr>
          <w:b/>
          <w:bCs/>
          <w:sz w:val="24"/>
          <w:szCs w:val="24"/>
          <w:lang w:val="uk-UA"/>
        </w:rPr>
      </w:pPr>
    </w:p>
    <w:p w14:paraId="4C8F12BF" w14:textId="77777777" w:rsidR="00577B8D" w:rsidRPr="007B2000" w:rsidRDefault="00577B8D" w:rsidP="00577B8D">
      <w:pPr>
        <w:jc w:val="both"/>
        <w:rPr>
          <w:sz w:val="22"/>
          <w:szCs w:val="22"/>
          <w:lang w:val="uk-UA"/>
        </w:rPr>
      </w:pPr>
    </w:p>
    <w:p w14:paraId="27CF033B" w14:textId="77777777" w:rsidR="00032341" w:rsidRPr="007B2000" w:rsidRDefault="00032341" w:rsidP="00032341">
      <w:pPr>
        <w:spacing w:after="120"/>
        <w:rPr>
          <w:b/>
          <w:bCs/>
          <w:lang w:val="uk-UA"/>
        </w:rPr>
      </w:pPr>
      <w:r w:rsidRPr="007B2000">
        <w:rPr>
          <w:b/>
          <w:bCs/>
          <w:lang w:val="uk-UA"/>
        </w:rPr>
        <w:t>Таблиця 3101</w:t>
      </w:r>
    </w:p>
    <w:p w14:paraId="4BBBA535" w14:textId="0AD2B7D6" w:rsidR="00032341" w:rsidRPr="007B2000" w:rsidRDefault="00032341" w:rsidP="001672D2">
      <w:pPr>
        <w:spacing w:after="120"/>
        <w:jc w:val="both"/>
        <w:rPr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З кількості осіб</w:t>
      </w:r>
      <w:r w:rsidRPr="007B2000">
        <w:rPr>
          <w:sz w:val="22"/>
          <w:szCs w:val="22"/>
          <w:lang w:val="uk-UA"/>
        </w:rPr>
        <w:t>, які виписані, обстежено серологічно з метою виявлення хворих на сифіліс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 xml:space="preserve">, у тому числі хворих, що перебували </w:t>
      </w:r>
      <w:r w:rsidR="00B406DC" w:rsidRPr="007B2000">
        <w:rPr>
          <w:sz w:val="22"/>
          <w:szCs w:val="22"/>
          <w:lang w:val="uk-UA"/>
        </w:rPr>
        <w:br/>
      </w:r>
      <w:r w:rsidRPr="007B2000">
        <w:rPr>
          <w:sz w:val="22"/>
          <w:szCs w:val="22"/>
          <w:lang w:val="uk-UA"/>
        </w:rPr>
        <w:t>на терапевтичних та неврологічних ліжках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14:paraId="78BDB39F" w14:textId="77777777" w:rsidR="00032341" w:rsidRPr="007B2000" w:rsidRDefault="00032341" w:rsidP="00032341">
      <w:pPr>
        <w:spacing w:after="120"/>
        <w:rPr>
          <w:lang w:val="uk-UA"/>
        </w:rPr>
      </w:pPr>
    </w:p>
    <w:p w14:paraId="20A0E502" w14:textId="77777777"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3102</w:t>
      </w:r>
    </w:p>
    <w:p w14:paraId="577E3625" w14:textId="3B0EFFE7"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сільських жителів, що надійшли в стаціонар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14:paraId="1FF02107" w14:textId="77777777" w:rsidR="00032341" w:rsidRPr="007B2000" w:rsidRDefault="00032341" w:rsidP="00032341">
      <w:pPr>
        <w:spacing w:after="120"/>
        <w:rPr>
          <w:sz w:val="18"/>
          <w:szCs w:val="18"/>
          <w:lang w:val="uk-UA"/>
        </w:rPr>
      </w:pPr>
    </w:p>
    <w:p w14:paraId="5A2FDF7C" w14:textId="77777777"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3103</w:t>
      </w:r>
    </w:p>
    <w:p w14:paraId="799D7EFF" w14:textId="36EACF5E"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ліжок  - госпрозрахункові ліжка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14:paraId="2A1DEC82" w14:textId="77777777" w:rsidR="004E3A49" w:rsidRPr="007B2000" w:rsidRDefault="004E3A49" w:rsidP="00577B8D">
      <w:pPr>
        <w:jc w:val="both"/>
        <w:rPr>
          <w:sz w:val="22"/>
          <w:szCs w:val="22"/>
          <w:lang w:val="uk-UA"/>
        </w:rPr>
      </w:pPr>
    </w:p>
    <w:p w14:paraId="5906F20B" w14:textId="77777777" w:rsidR="009671A4" w:rsidRPr="007B2000" w:rsidRDefault="009671A4" w:rsidP="00577B8D">
      <w:pPr>
        <w:rPr>
          <w:sz w:val="24"/>
          <w:szCs w:val="24"/>
          <w:lang w:val="uk-UA"/>
        </w:rPr>
        <w:sectPr w:rsidR="009671A4" w:rsidRPr="007B2000" w:rsidSect="00456603">
          <w:headerReference w:type="even" r:id="rId11"/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571"/>
      </w:tblGrid>
      <w:tr w:rsidR="001B38E4" w:rsidRPr="00AA0940" w14:paraId="2ECA417D" w14:textId="77777777">
        <w:tc>
          <w:tcPr>
            <w:tcW w:w="13787" w:type="dxa"/>
          </w:tcPr>
          <w:p w14:paraId="7A808063" w14:textId="77777777" w:rsidR="00AA522C" w:rsidRPr="007B2000" w:rsidRDefault="00EA254F" w:rsidP="009D0B72">
            <w:pPr>
              <w:widowControl w:val="0"/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7B2000">
              <w:rPr>
                <w:b/>
                <w:bCs/>
                <w:sz w:val="24"/>
                <w:szCs w:val="24"/>
                <w:lang w:val="uk-UA"/>
              </w:rPr>
              <w:lastRenderedPageBreak/>
              <w:t>Склад</w:t>
            </w:r>
            <w:r w:rsidR="001B38E4" w:rsidRPr="007B2000">
              <w:rPr>
                <w:b/>
                <w:bCs/>
                <w:sz w:val="24"/>
                <w:szCs w:val="24"/>
                <w:lang w:val="uk-UA"/>
              </w:rPr>
              <w:t xml:space="preserve"> хворих у</w:t>
            </w:r>
            <w:r w:rsidR="001B38E4" w:rsidRPr="007B200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B38E4" w:rsidRPr="007B2000">
              <w:rPr>
                <w:b/>
                <w:bCs/>
                <w:sz w:val="24"/>
                <w:szCs w:val="24"/>
                <w:lang w:val="uk-UA"/>
              </w:rPr>
              <w:t>стаціонарі,</w:t>
            </w:r>
            <w:r w:rsidR="001B38E4" w:rsidRPr="007B200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B38E4" w:rsidRPr="007B2000">
              <w:rPr>
                <w:b/>
                <w:bCs/>
                <w:sz w:val="24"/>
                <w:szCs w:val="24"/>
                <w:lang w:val="uk-UA"/>
              </w:rPr>
              <w:t>строки та</w:t>
            </w:r>
            <w:r w:rsidR="001B38E4" w:rsidRPr="007B200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B38E4" w:rsidRPr="007B2000">
              <w:rPr>
                <w:b/>
                <w:bCs/>
                <w:sz w:val="24"/>
                <w:szCs w:val="24"/>
                <w:lang w:val="uk-UA"/>
              </w:rPr>
              <w:t>результат</w:t>
            </w:r>
            <w:r w:rsidR="001B38E4" w:rsidRPr="007B2000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B38E4" w:rsidRPr="007B2000">
              <w:rPr>
                <w:b/>
                <w:bCs/>
                <w:sz w:val="24"/>
                <w:szCs w:val="24"/>
                <w:lang w:val="uk-UA"/>
              </w:rPr>
              <w:t>лікування</w:t>
            </w:r>
            <w:r w:rsidRPr="007B2000">
              <w:rPr>
                <w:b/>
                <w:bCs/>
                <w:sz w:val="24"/>
                <w:szCs w:val="24"/>
                <w:lang w:val="uk-UA"/>
              </w:rPr>
              <w:t xml:space="preserve"> (кількість)</w:t>
            </w:r>
          </w:p>
        </w:tc>
      </w:tr>
      <w:tr w:rsidR="005929BA" w:rsidRPr="007B2000" w14:paraId="317DA9AF" w14:textId="77777777">
        <w:tc>
          <w:tcPr>
            <w:tcW w:w="13787" w:type="dxa"/>
          </w:tcPr>
          <w:p w14:paraId="203F2510" w14:textId="77777777" w:rsidR="005929BA" w:rsidRPr="007B2000" w:rsidRDefault="005C63EE" w:rsidP="008D2BCD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3220</w:t>
            </w:r>
          </w:p>
        </w:tc>
      </w:tr>
    </w:tbl>
    <w:p w14:paraId="3CE3745E" w14:textId="77777777" w:rsidR="00577B8D" w:rsidRPr="007B2000" w:rsidRDefault="00577B8D" w:rsidP="00577B8D">
      <w:pPr>
        <w:jc w:val="center"/>
        <w:rPr>
          <w:b/>
          <w:bCs/>
          <w:sz w:val="4"/>
          <w:szCs w:val="4"/>
          <w:lang w:val="uk-UA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5"/>
        <w:gridCol w:w="773"/>
        <w:gridCol w:w="1408"/>
        <w:gridCol w:w="730"/>
        <w:gridCol w:w="829"/>
        <w:gridCol w:w="549"/>
        <w:gridCol w:w="778"/>
        <w:gridCol w:w="773"/>
        <w:gridCol w:w="929"/>
        <w:gridCol w:w="775"/>
        <w:gridCol w:w="714"/>
      </w:tblGrid>
      <w:tr w:rsidR="00577B8D" w:rsidRPr="00AA0940" w14:paraId="7974AF10" w14:textId="77777777">
        <w:trPr>
          <w:cantSplit/>
        </w:trPr>
        <w:tc>
          <w:tcPr>
            <w:tcW w:w="1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1329" w14:textId="69222083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Найменування класів та окремих хвороб</w:t>
            </w:r>
          </w:p>
          <w:p w14:paraId="3A900401" w14:textId="77777777" w:rsidR="00734CEB" w:rsidRPr="007B2000" w:rsidRDefault="00734CEB" w:rsidP="00734CEB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67ACC" w14:textId="77777777" w:rsidR="00577B8D" w:rsidRPr="007B2000" w:rsidRDefault="00577B8D" w:rsidP="00577B8D">
            <w:pPr>
              <w:ind w:left="113" w:right="113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Номер рядка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52F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Шифр </w:t>
            </w:r>
          </w:p>
          <w:p w14:paraId="33209415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відповідно до </w:t>
            </w:r>
          </w:p>
          <w:p w14:paraId="03DDB277" w14:textId="77777777" w:rsidR="00577B8D" w:rsidRPr="007B2000" w:rsidRDefault="00577B8D" w:rsidP="00E1148A">
            <w:pPr>
              <w:ind w:right="-143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МКХ-10</w:t>
            </w:r>
          </w:p>
        </w:tc>
        <w:tc>
          <w:tcPr>
            <w:tcW w:w="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19F" w14:textId="77777777" w:rsidR="00577B8D" w:rsidRPr="007B2000" w:rsidRDefault="00577B8D" w:rsidP="00577B8D">
            <w:pPr>
              <w:pStyle w:val="6"/>
              <w:outlineLvl w:val="5"/>
              <w:rPr>
                <w:sz w:val="21"/>
                <w:szCs w:val="21"/>
              </w:rPr>
            </w:pPr>
            <w:r w:rsidRPr="007B2000">
              <w:rPr>
                <w:sz w:val="21"/>
                <w:szCs w:val="21"/>
              </w:rPr>
              <w:t>А. Дорослі віком 18 років і старші</w:t>
            </w:r>
          </w:p>
        </w:tc>
        <w:tc>
          <w:tcPr>
            <w:tcW w:w="14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B8E9" w14:textId="77777777" w:rsidR="00577B8D" w:rsidRPr="007B2000" w:rsidRDefault="00577B8D" w:rsidP="00577B8D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/>
                <w:bCs/>
                <w:sz w:val="21"/>
                <w:szCs w:val="21"/>
                <w:lang w:val="uk-UA"/>
              </w:rPr>
              <w:t>Б. Діти віком 0-17 років включно</w:t>
            </w:r>
          </w:p>
        </w:tc>
      </w:tr>
      <w:tr w:rsidR="00E1148A" w:rsidRPr="007B2000" w14:paraId="202A5838" w14:textId="77777777">
        <w:trPr>
          <w:cantSplit/>
        </w:trPr>
        <w:tc>
          <w:tcPr>
            <w:tcW w:w="193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CF2B9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A86B1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02612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15188" w14:textId="77777777" w:rsidR="00577B8D" w:rsidRPr="007B2000" w:rsidRDefault="00577B8D" w:rsidP="00E1148A">
            <w:pPr>
              <w:ind w:right="-3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випи-сано хво-рих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DC2B" w14:textId="77777777" w:rsidR="00577B8D" w:rsidRPr="007B2000" w:rsidRDefault="00577B8D" w:rsidP="00E1148A">
            <w:pPr>
              <w:ind w:right="-108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прове-дено випи</w:t>
            </w:r>
            <w:r w:rsidR="008D2BCD" w:rsidRPr="007B2000">
              <w:rPr>
                <w:b/>
                <w:lang w:val="uk-UA"/>
              </w:rPr>
              <w:t>-са</w:t>
            </w:r>
            <w:r w:rsidRPr="007B2000">
              <w:rPr>
                <w:b/>
                <w:lang w:val="uk-UA"/>
              </w:rPr>
              <w:t>ними ліжко-днів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850EF" w14:textId="77777777" w:rsidR="00577B8D" w:rsidRPr="007B2000" w:rsidRDefault="00577B8D" w:rsidP="008D2BCD">
            <w:pPr>
              <w:ind w:right="-151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по-мер-ло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5CFA4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випи-сано хво-рих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BB94A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віком до 1 року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04F9B" w14:textId="77777777" w:rsidR="00577B8D" w:rsidRPr="007B2000" w:rsidRDefault="00577B8D" w:rsidP="00E1148A">
            <w:pPr>
              <w:ind w:right="-57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прове-дено виписа-ними ліжко-днів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AD3BD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по-</w:t>
            </w:r>
          </w:p>
          <w:p w14:paraId="6D09B8D3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мер</w:t>
            </w:r>
            <w:r w:rsidR="008D2BCD" w:rsidRPr="007B2000">
              <w:rPr>
                <w:b/>
                <w:lang w:val="uk-UA"/>
              </w:rPr>
              <w:t>-</w:t>
            </w:r>
            <w:r w:rsidRPr="007B2000">
              <w:rPr>
                <w:b/>
                <w:lang w:val="uk-UA"/>
              </w:rPr>
              <w:t>ло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5537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</w:p>
          <w:p w14:paraId="2645DB73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тому числі  </w:t>
            </w:r>
            <w:r w:rsidRPr="007B2000">
              <w:rPr>
                <w:b/>
                <w:sz w:val="18"/>
                <w:szCs w:val="18"/>
                <w:lang w:val="uk-UA"/>
              </w:rPr>
              <w:t>віком</w:t>
            </w:r>
          </w:p>
          <w:p w14:paraId="610094A8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 1</w:t>
            </w:r>
          </w:p>
          <w:p w14:paraId="6E53CE9D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року</w:t>
            </w:r>
          </w:p>
        </w:tc>
      </w:tr>
      <w:tr w:rsidR="00E1148A" w:rsidRPr="007B2000" w14:paraId="34B2F309" w14:textId="77777777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78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418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B834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AC7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FBF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8DB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49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B55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F9C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471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BE8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E1148A" w:rsidRPr="007B2000" w14:paraId="11410DB1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6E92" w14:textId="77777777" w:rsidR="00577B8D" w:rsidRPr="007B2000" w:rsidRDefault="00577B8D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A9C2" w14:textId="77777777" w:rsidR="00577B8D" w:rsidRPr="007B2000" w:rsidRDefault="00577B8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1.0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65B3" w14:textId="77777777" w:rsidR="00577B8D" w:rsidRPr="007B2000" w:rsidRDefault="00577B8D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A00-T98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3EEC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B4BB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5155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1D32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CF9E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D30B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FD2D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7951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1148A" w:rsidRPr="007B2000" w14:paraId="2FB404C7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D0C" w14:textId="77777777" w:rsidR="00577B8D" w:rsidRPr="007B2000" w:rsidRDefault="00577B8D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у тому числі: </w:t>
            </w:r>
          </w:p>
          <w:p w14:paraId="12165C40" w14:textId="77777777" w:rsidR="00577B8D" w:rsidRPr="007B2000" w:rsidRDefault="00577B8D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Деякі інфекційні та паразитарні хвороби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DC123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2.0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5D45" w14:textId="77777777" w:rsidR="00577B8D" w:rsidRPr="007B2000" w:rsidRDefault="00577B8D" w:rsidP="00B5455E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A00-B99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D5C9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894A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CBC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5B65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2D40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7E1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2575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B080" w14:textId="77777777"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6A77456D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1DD0" w14:textId="77777777" w:rsidR="00B5455E" w:rsidRPr="00B5455E" w:rsidRDefault="00B5455E" w:rsidP="007B2000">
            <w:pPr>
              <w:ind w:left="284"/>
              <w:rPr>
                <w:sz w:val="21"/>
                <w:szCs w:val="21"/>
                <w:lang w:val="en-US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з них:  </w:t>
            </w:r>
            <w:r>
              <w:rPr>
                <w:sz w:val="21"/>
                <w:szCs w:val="21"/>
                <w:lang w:val="en-US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кишкові інфекції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6E09" w14:textId="77777777" w:rsidR="00B5455E" w:rsidRPr="007B2000" w:rsidRDefault="00B5455E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EF5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A00-A09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5F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2405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9262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86C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5D9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D61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728A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F79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7C2D96F1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642D" w14:textId="77777777" w:rsidR="00B5455E" w:rsidRPr="007B2000" w:rsidRDefault="00B5455E" w:rsidP="00270B7D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туберкульоз органів дихання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CAB" w14:textId="77777777" w:rsidR="00B5455E" w:rsidRPr="007B2000" w:rsidRDefault="00B5455E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2BB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A15, A16, А19.0-частина І </w:t>
            </w:r>
            <w:r w:rsidRPr="007B2000">
              <w:rPr>
                <w:sz w:val="21"/>
                <w:szCs w:val="21"/>
                <w:lang w:val="en-US"/>
              </w:rPr>
              <w:t>A</w:t>
            </w:r>
            <w:r w:rsidRPr="007B2000">
              <w:rPr>
                <w:sz w:val="21"/>
                <w:szCs w:val="21"/>
                <w:lang w:val="ru-RU"/>
              </w:rPr>
              <w:t>19.8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4E74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8EE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4129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48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350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656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77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AA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4244C1EE" w14:textId="77777777" w:rsidTr="00B5455E">
        <w:trPr>
          <w:trHeight w:val="475"/>
        </w:trPr>
        <w:tc>
          <w:tcPr>
            <w:tcW w:w="19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9DEC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позалегеневий туберкульоз </w:t>
            </w:r>
          </w:p>
          <w:p w14:paraId="582B6909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(крім позалегеневого ТБ органів дихання)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5351" w14:textId="77777777" w:rsidR="00B5455E" w:rsidRPr="007B2000" w:rsidRDefault="00B5455E" w:rsidP="00341639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2.3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041F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А17, А18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EDD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C72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9F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5CE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5919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0A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5AFA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BE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61DF28E2" w14:textId="77777777" w:rsidTr="00B5455E">
        <w:trPr>
          <w:trHeight w:val="475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8F17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менінгококова інфекція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5811" w14:textId="77777777" w:rsidR="00B5455E" w:rsidRPr="007B2000" w:rsidRDefault="00B5455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87E7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A39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8F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4AA2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26C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93B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9605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FCA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884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3F25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580C2EBF" w14:textId="77777777" w:rsidTr="00B5455E">
        <w:trPr>
          <w:trHeight w:val="475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5A04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септицемії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2537" w14:textId="77777777" w:rsidR="00B5455E" w:rsidRPr="007B2000" w:rsidRDefault="00B5455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A00C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A40-A41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C9D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3DD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16A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2C6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64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04D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722A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88B9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39CF82D7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33DF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вірусний гепатит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CDBA" w14:textId="77777777" w:rsidR="00B5455E" w:rsidRPr="007B2000" w:rsidRDefault="00B5455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18A3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B15-B19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E44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BE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9E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E7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46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0F5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7079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BE4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1FC53D9C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370A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у тому числі:</w:t>
            </w:r>
          </w:p>
          <w:p w14:paraId="3CDB58AB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хронічний  вірусний гепатит 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063" w14:textId="77777777" w:rsidR="00B5455E" w:rsidRPr="007B2000" w:rsidRDefault="00B5455E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5EC2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В18.0.1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55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112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A7C9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A0B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60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4134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266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43CF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4FDF9821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423E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хронічний   вірусний гепатит С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23AE" w14:textId="77777777" w:rsidR="00B5455E" w:rsidRPr="007B2000" w:rsidRDefault="00B5455E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BE6C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В18.2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2ADF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8D9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DF3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9A3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601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D3E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6A7A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162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245ADC60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76C" w14:textId="77777777" w:rsidR="00B5455E" w:rsidRPr="007B2000" w:rsidRDefault="00B5455E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Новоутворення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A77B" w14:textId="77777777" w:rsidR="00B5455E" w:rsidRPr="007B2000" w:rsidRDefault="00B5455E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3.0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D15" w14:textId="77777777" w:rsidR="00B5455E" w:rsidRPr="007B2000" w:rsidRDefault="00B5455E" w:rsidP="00B5455E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C00-D48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F87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1C7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BDA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8F3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BFFF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734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416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0BF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14042CE4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531" w14:textId="77777777" w:rsidR="00B5455E" w:rsidRPr="007B2000" w:rsidRDefault="00B5455E" w:rsidP="007B2000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з них злоякісні новоутворення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AC3B" w14:textId="77777777" w:rsidR="00B5455E" w:rsidRPr="007B2000" w:rsidRDefault="00B5455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3.1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2EB2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C00-C97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45A4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A2C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C1D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6AD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3E0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9704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53B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5B9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6159BEE6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9A9" w14:textId="77777777" w:rsidR="00B5455E" w:rsidRPr="007B2000" w:rsidRDefault="00B5455E" w:rsidP="00B5455E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у тому числі  злоякісні новоутворення лімфоїдної,</w:t>
            </w:r>
            <w:r w:rsidRPr="00B5455E">
              <w:rPr>
                <w:sz w:val="21"/>
                <w:szCs w:val="21"/>
                <w:lang w:val="ru-RU"/>
              </w:rPr>
              <w:t xml:space="preserve"> </w:t>
            </w:r>
            <w:r w:rsidRPr="007B2000">
              <w:rPr>
                <w:sz w:val="21"/>
                <w:szCs w:val="21"/>
                <w:lang w:val="uk-UA"/>
              </w:rPr>
              <w:t>кровотворної та споріднених з ними  тканин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F980" w14:textId="77777777" w:rsidR="00B5455E" w:rsidRPr="007B2000" w:rsidRDefault="00B5455E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3.2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55C6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C81-C96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8891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CAEA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B3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70E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E3F2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43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A73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EAD5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7DAB2F45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6F5F" w14:textId="77777777" w:rsidR="00B5455E" w:rsidRPr="007B2000" w:rsidRDefault="00B5455E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65FA" w14:textId="77777777" w:rsidR="00B5455E" w:rsidRPr="007B2000" w:rsidRDefault="00B5455E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4.0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1930" w14:textId="77777777" w:rsidR="00B5455E" w:rsidRPr="007B2000" w:rsidRDefault="00B5455E" w:rsidP="00B5455E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D50-D89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1989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611B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57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22B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27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752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514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12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503C4A7E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5CA2" w14:textId="77777777" w:rsidR="00B5455E" w:rsidRPr="00B5455E" w:rsidRDefault="00B5455E" w:rsidP="00B5455E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uk-UA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анемії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25B" w14:textId="77777777" w:rsidR="00B5455E" w:rsidRPr="007B2000" w:rsidRDefault="00B5455E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4.1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85D2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D50-D64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BF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0713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4948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1FD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E01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896E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7D7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BCD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5455E" w:rsidRPr="007B2000" w14:paraId="45444AD8" w14:textId="77777777" w:rsidTr="00B5455E"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A64E" w14:textId="77777777" w:rsidR="00B5455E" w:rsidRPr="00B5455E" w:rsidRDefault="00B5455E" w:rsidP="00B5455E">
            <w:pPr>
              <w:ind w:left="284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порушення згортання крові, пурпура,</w:t>
            </w:r>
            <w:r w:rsidRPr="00B5455E">
              <w:rPr>
                <w:sz w:val="21"/>
                <w:szCs w:val="21"/>
                <w:lang w:val="uk-UA"/>
              </w:rPr>
              <w:t xml:space="preserve"> </w:t>
            </w:r>
            <w:r w:rsidRPr="007B2000">
              <w:rPr>
                <w:sz w:val="21"/>
                <w:szCs w:val="21"/>
                <w:lang w:val="uk-UA"/>
              </w:rPr>
              <w:t>інші геморагічні стани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D2B4" w14:textId="77777777" w:rsidR="00B5455E" w:rsidRPr="007B2000" w:rsidRDefault="00B5455E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4.2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3176" w14:textId="77777777" w:rsidR="00B5455E" w:rsidRPr="007B2000" w:rsidRDefault="00B5455E" w:rsidP="00B5455E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D65-D69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4F3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BDA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C80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0E7F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E95D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7CB6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297C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4BF2" w14:textId="77777777" w:rsidR="00B5455E" w:rsidRPr="00317048" w:rsidRDefault="00B5455E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67F828B1" w14:textId="77777777" w:rsidR="00B42C3A" w:rsidRPr="007B2000" w:rsidRDefault="00B42C3A" w:rsidP="00577B8D">
      <w:pPr>
        <w:rPr>
          <w:sz w:val="21"/>
          <w:szCs w:val="21"/>
          <w:lang w:val="uk-UA"/>
        </w:rPr>
        <w:sectPr w:rsidR="00B42C3A" w:rsidRPr="007B2000" w:rsidSect="00456603"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2"/>
        <w:gridCol w:w="975"/>
        <w:gridCol w:w="1146"/>
        <w:gridCol w:w="1067"/>
        <w:gridCol w:w="863"/>
        <w:gridCol w:w="689"/>
        <w:gridCol w:w="8"/>
        <w:gridCol w:w="779"/>
        <w:gridCol w:w="6"/>
        <w:gridCol w:w="849"/>
        <w:gridCol w:w="852"/>
        <w:gridCol w:w="675"/>
        <w:gridCol w:w="947"/>
      </w:tblGrid>
      <w:tr w:rsidR="00B42C3A" w:rsidRPr="007B2000" w14:paraId="03CDF2EA" w14:textId="77777777"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E018B" w14:textId="5D4639D9" w:rsidR="00B42C3A" w:rsidRPr="007B2000" w:rsidRDefault="00B42C3A" w:rsidP="00FC240F">
            <w:pPr>
              <w:jc w:val="right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Cs/>
                <w:lang w:val="uk-UA"/>
              </w:rPr>
              <w:lastRenderedPageBreak/>
              <w:t>Продовження таблиці 3220</w:t>
            </w:r>
          </w:p>
        </w:tc>
      </w:tr>
      <w:tr w:rsidR="00B42C3A" w:rsidRPr="00AA0940" w14:paraId="1A607088" w14:textId="77777777">
        <w:tc>
          <w:tcPr>
            <w:tcW w:w="18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9E14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Найменування класів та окремих хвороб</w:t>
            </w: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9190B" w14:textId="77777777" w:rsidR="00B42C3A" w:rsidRPr="007B2000" w:rsidRDefault="00B42C3A" w:rsidP="009373A0">
            <w:pPr>
              <w:ind w:left="113" w:right="113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Номер рядка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822E" w14:textId="77777777" w:rsidR="00B42C3A" w:rsidRPr="007B2000" w:rsidRDefault="00B42C3A" w:rsidP="00B42C3A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Шифр </w:t>
            </w:r>
          </w:p>
          <w:p w14:paraId="5708E79D" w14:textId="77777777" w:rsidR="00B42C3A" w:rsidRPr="007B2000" w:rsidRDefault="00B42C3A" w:rsidP="00B42C3A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відповідно до МКХ-10</w:t>
            </w:r>
          </w:p>
        </w:tc>
        <w:tc>
          <w:tcPr>
            <w:tcW w:w="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820" w14:textId="77777777" w:rsidR="00B42C3A" w:rsidRPr="007B2000" w:rsidRDefault="00B42C3A" w:rsidP="00577B8D">
            <w:pPr>
              <w:jc w:val="center"/>
              <w:rPr>
                <w:b/>
                <w:sz w:val="21"/>
                <w:szCs w:val="21"/>
                <w:lang w:val="ru-RU"/>
              </w:rPr>
            </w:pPr>
            <w:r w:rsidRPr="007B2000">
              <w:rPr>
                <w:b/>
                <w:sz w:val="21"/>
                <w:szCs w:val="21"/>
                <w:lang w:val="ru-RU"/>
              </w:rPr>
              <w:t>А. Дорослі віком 18 років і старші</w:t>
            </w:r>
          </w:p>
        </w:tc>
        <w:tc>
          <w:tcPr>
            <w:tcW w:w="1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514B" w14:textId="77777777" w:rsidR="00B42C3A" w:rsidRPr="007B2000" w:rsidRDefault="00B42C3A" w:rsidP="00577B8D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/>
                <w:bCs/>
                <w:sz w:val="21"/>
                <w:szCs w:val="21"/>
                <w:lang w:val="uk-UA"/>
              </w:rPr>
              <w:t>Б. Діти віком 0-17 років включно</w:t>
            </w:r>
          </w:p>
        </w:tc>
      </w:tr>
      <w:tr w:rsidR="002114DD" w:rsidRPr="007B2000" w14:paraId="6647E17E" w14:textId="77777777" w:rsidTr="00B5455E">
        <w:tc>
          <w:tcPr>
            <w:tcW w:w="1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D36C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C08AAF" w14:textId="77777777" w:rsidR="00B42C3A" w:rsidRPr="007B2000" w:rsidRDefault="00B42C3A" w:rsidP="009373A0">
            <w:pPr>
              <w:ind w:left="113" w:right="113"/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3B1C" w14:textId="77777777" w:rsidR="00B42C3A" w:rsidRPr="007B2000" w:rsidRDefault="00B42C3A" w:rsidP="00B42C3A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76D0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Ви-пи-сано</w:t>
            </w:r>
          </w:p>
          <w:p w14:paraId="381FFB01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хво-</w:t>
            </w:r>
          </w:p>
          <w:p w14:paraId="3DED2F5A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рих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6F4E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виписа-ними ліжко-днів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D47C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по-мер-ло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6806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72E4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у </w:t>
            </w:r>
          </w:p>
          <w:p w14:paraId="3ABF5DF5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тому числі віком до 1 року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64A2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випи-сани-ми ліжко-</w:t>
            </w:r>
          </w:p>
          <w:p w14:paraId="24157285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днів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1FB9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по-мер-ло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DA05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у</w:t>
            </w:r>
          </w:p>
          <w:p w14:paraId="6800B52D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тому</w:t>
            </w:r>
          </w:p>
          <w:p w14:paraId="7E33647F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числі</w:t>
            </w:r>
          </w:p>
          <w:p w14:paraId="14A36496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віком</w:t>
            </w:r>
          </w:p>
          <w:p w14:paraId="5B567920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до 1</w:t>
            </w:r>
          </w:p>
          <w:p w14:paraId="1F71A807" w14:textId="77777777" w:rsidR="00B42C3A" w:rsidRPr="007B2000" w:rsidRDefault="00B42C3A" w:rsidP="009373A0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року</w:t>
            </w:r>
          </w:p>
        </w:tc>
      </w:tr>
      <w:tr w:rsidR="005949B3" w:rsidRPr="007B2000" w14:paraId="44887B09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8D84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C9F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90B6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872F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396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F58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F23E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51C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8BE4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96ED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C78E" w14:textId="77777777" w:rsidR="00B42C3A" w:rsidRPr="007B2000" w:rsidRDefault="00B42C3A" w:rsidP="009373A0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6007F2" w:rsidRPr="007B2000" w14:paraId="2ACD1163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A0D" w14:textId="77777777" w:rsidR="006007F2" w:rsidRPr="007B2000" w:rsidRDefault="006007F2" w:rsidP="006007F2">
            <w:pPr>
              <w:rPr>
                <w:b/>
                <w:bCs/>
                <w:sz w:val="21"/>
                <w:lang w:val="uk-UA"/>
              </w:rPr>
            </w:pPr>
            <w:r w:rsidRPr="007B2000">
              <w:rPr>
                <w:b/>
                <w:bCs/>
                <w:sz w:val="21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D022" w14:textId="77777777" w:rsidR="006007F2" w:rsidRPr="007B2000" w:rsidRDefault="0010137D" w:rsidP="0010137D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 w:rsidRPr="007B2000">
              <w:rPr>
                <w:b/>
                <w:bCs/>
                <w:sz w:val="21"/>
                <w:szCs w:val="16"/>
                <w:lang w:val="uk-UA"/>
              </w:rPr>
              <w:t>5.0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945" w14:textId="77777777" w:rsidR="006007F2" w:rsidRPr="007B2000" w:rsidRDefault="0010137D" w:rsidP="0010137D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 w:rsidRPr="007B2000">
              <w:rPr>
                <w:b/>
                <w:bCs/>
                <w:sz w:val="21"/>
                <w:szCs w:val="16"/>
                <w:lang w:val="uk-UA"/>
              </w:rPr>
              <w:t>Е00-Е90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BBA3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58AD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8D16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4D39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6172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0EE2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BDFC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23C5" w14:textId="77777777" w:rsidR="006007F2" w:rsidRPr="00DA5626" w:rsidRDefault="006007F2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949B3" w:rsidRPr="007B2000" w14:paraId="288516F7" w14:textId="77777777" w:rsidTr="00B5455E">
        <w:trPr>
          <w:trHeight w:val="408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CE1F" w14:textId="77777777" w:rsidR="007265DD" w:rsidRPr="007B2000" w:rsidRDefault="00B42C3A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</w:t>
            </w:r>
            <w:r w:rsidR="007265DD" w:rsidRPr="007B2000">
              <w:rPr>
                <w:sz w:val="21"/>
                <w:szCs w:val="21"/>
                <w:lang w:val="uk-UA"/>
              </w:rPr>
              <w:t>з них:</w:t>
            </w:r>
          </w:p>
          <w:p w14:paraId="3D9035DB" w14:textId="77777777" w:rsidR="00B42C3A" w:rsidRPr="007B2000" w:rsidRDefault="007265DD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дифузний з</w:t>
            </w:r>
            <w:r w:rsidR="00B42C3A" w:rsidRPr="007B2000">
              <w:rPr>
                <w:sz w:val="21"/>
                <w:szCs w:val="21"/>
                <w:lang w:val="uk-UA"/>
              </w:rPr>
              <w:t>об ІІ-ІІІ ступенів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EE0B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5.1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3E2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E01.0,</w:t>
            </w:r>
          </w:p>
          <w:p w14:paraId="499A908E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E04.0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E0E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A16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760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819A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E814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4020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E503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98AD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114DD" w:rsidRPr="007B2000" w14:paraId="5B51474C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CDB6" w14:textId="77777777" w:rsidR="00B42C3A" w:rsidRPr="007B2000" w:rsidRDefault="00B42C3A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набутий гіпотиреоз та інші форми гіпотиреозу    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79A2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5.2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36BB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E01.8,</w:t>
            </w:r>
          </w:p>
          <w:p w14:paraId="48F19FF1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E03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ABA0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197B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3D01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277A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6489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C737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74F4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84A9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114DD" w:rsidRPr="007B2000" w14:paraId="7ECC15F8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0AD8" w14:textId="77777777" w:rsidR="00B42C3A" w:rsidRPr="007B2000" w:rsidRDefault="00B42C3A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цукровий діабет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150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5.3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52AB" w14:textId="77777777" w:rsidR="00B42C3A" w:rsidRPr="007B2000" w:rsidRDefault="00B42C3A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E10-E14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4455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6566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87A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506C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07C4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BD72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B70D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3223" w14:textId="77777777" w:rsidR="00B42C3A" w:rsidRPr="00DA5626" w:rsidRDefault="00B42C3A" w:rsidP="00B5455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114DD" w:rsidRPr="007B2000" w14:paraId="25AEA5C1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034" w14:textId="77777777" w:rsidR="00B42C3A" w:rsidRPr="007B2000" w:rsidRDefault="00B42C3A" w:rsidP="006007F2">
            <w:pPr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/>
                <w:bCs/>
                <w:sz w:val="21"/>
                <w:szCs w:val="21"/>
                <w:lang w:val="uk-UA"/>
              </w:rPr>
              <w:t xml:space="preserve">Розлади </w:t>
            </w:r>
            <w:r w:rsidRPr="007B2000">
              <w:rPr>
                <w:b/>
                <w:bCs/>
                <w:sz w:val="21"/>
                <w:lang w:val="uk-UA"/>
              </w:rPr>
              <w:t>психіки</w:t>
            </w:r>
            <w:r w:rsidRPr="007B2000">
              <w:rPr>
                <w:b/>
                <w:bCs/>
                <w:sz w:val="21"/>
                <w:szCs w:val="21"/>
                <w:lang w:val="uk-UA"/>
              </w:rPr>
              <w:t xml:space="preserve"> та поведінки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877F" w14:textId="77777777" w:rsidR="00B42C3A" w:rsidRPr="007B2000" w:rsidRDefault="00B42C3A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6.0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EFAC" w14:textId="77777777" w:rsidR="00B42C3A" w:rsidRPr="007B2000" w:rsidRDefault="00B42C3A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F00-F99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7FD6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133A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73C9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616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5914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5239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1539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EE3E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2114DD" w:rsidRPr="007B2000" w14:paraId="1B6C4AE6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9FE0" w14:textId="77777777" w:rsidR="00B42C3A" w:rsidRPr="007B2000" w:rsidRDefault="00B42C3A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Хвороби нервової системи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2825" w14:textId="77777777" w:rsidR="00B42C3A" w:rsidRPr="007B2000" w:rsidRDefault="00B42C3A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7.0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F020" w14:textId="77777777" w:rsidR="00B42C3A" w:rsidRPr="007B2000" w:rsidRDefault="00B42C3A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G00-G99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EFEA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BA41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05B6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F680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6F1C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3A26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8765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DB06" w14:textId="77777777" w:rsidR="00B42C3A" w:rsidRPr="00DA5626" w:rsidRDefault="00B42C3A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270B7D" w:rsidRPr="007B2000" w14:paraId="57D0DE80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B9A" w14:textId="77777777" w:rsidR="00270B7D" w:rsidRPr="00270B7D" w:rsidRDefault="00270B7D" w:rsidP="00270B7D">
            <w:pPr>
              <w:ind w:left="284"/>
              <w:rPr>
                <w:b/>
                <w:sz w:val="21"/>
                <w:szCs w:val="21"/>
                <w:lang w:val="ru-RU"/>
              </w:rPr>
            </w:pPr>
            <w:r w:rsidRPr="007B2000">
              <w:rPr>
                <w:sz w:val="21"/>
                <w:szCs w:val="21"/>
                <w:lang w:val="uk-UA"/>
              </w:rPr>
              <w:t>з них:</w:t>
            </w:r>
            <w:r w:rsidRPr="00270B7D">
              <w:rPr>
                <w:sz w:val="21"/>
                <w:szCs w:val="21"/>
                <w:lang w:val="ru-RU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запальні хвороби центральної  нервової  системи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88D0" w14:textId="77777777" w:rsidR="00270B7D" w:rsidRPr="007B2000" w:rsidRDefault="00270B7D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7.1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738C" w14:textId="77777777" w:rsidR="00270B7D" w:rsidRPr="007B2000" w:rsidRDefault="00270B7D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G00,G03,</w:t>
            </w:r>
          </w:p>
          <w:p w14:paraId="061D8F7D" w14:textId="77777777" w:rsidR="00270B7D" w:rsidRPr="007B2000" w:rsidRDefault="00270B7D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G04,G06,</w:t>
            </w:r>
          </w:p>
          <w:p w14:paraId="371668C8" w14:textId="77777777" w:rsidR="00270B7D" w:rsidRPr="007B2000" w:rsidRDefault="00270B7D" w:rsidP="00270B7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G08,G09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873C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0D0C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FC3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D3D6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BD70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65E7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E4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FE40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270B7D" w:rsidRPr="007B2000" w14:paraId="08553FE2" w14:textId="77777777" w:rsidTr="00B5455E">
        <w:trPr>
          <w:trHeight w:val="278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B15" w14:textId="77777777" w:rsidR="00270B7D" w:rsidRPr="007B2000" w:rsidRDefault="00270B7D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хвороба Паркінсона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BB4C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7.2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B99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G20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F4C6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F3C0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B97C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8E61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1242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1A7B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DCD7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FD32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70B7D" w:rsidRPr="007B2000" w14:paraId="430392E5" w14:textId="77777777" w:rsidTr="00B5455E">
        <w:trPr>
          <w:trHeight w:val="198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076FA" w14:textId="77777777" w:rsidR="00270B7D" w:rsidRPr="007B2000" w:rsidRDefault="00270B7D" w:rsidP="00C233DE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розсіяний склероз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11F4C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7.3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A9595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G35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928FC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5F35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4EF07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2AFA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9071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AF09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4B028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6B7BC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70B7D" w:rsidRPr="007B2000" w14:paraId="20587FCF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EBC" w14:textId="77777777" w:rsidR="00270B7D" w:rsidRPr="007B2000" w:rsidRDefault="00270B7D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ока та придаткового апарата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071" w14:textId="77777777" w:rsidR="00270B7D" w:rsidRPr="007B2000" w:rsidRDefault="00270B7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8.0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597E" w14:textId="77777777" w:rsidR="00270B7D" w:rsidRPr="007B2000" w:rsidRDefault="00270B7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H00-H59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377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FB0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99AE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57CB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756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7BF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B7F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3A33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270B7D" w:rsidRPr="007B2000" w14:paraId="2FD25329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466" w14:textId="77777777" w:rsidR="00270B7D" w:rsidRPr="007B2000" w:rsidRDefault="00270B7D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вуха та соскоподібного відростка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E2D7" w14:textId="77777777" w:rsidR="00270B7D" w:rsidRPr="007B2000" w:rsidRDefault="00270B7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9.0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0A0" w14:textId="77777777" w:rsidR="00270B7D" w:rsidRPr="007B2000" w:rsidRDefault="00270B7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H60-H95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0F7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C193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0954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CF0E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295F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00D2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3ED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A8F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270B7D" w:rsidRPr="007B2000" w14:paraId="0A245208" w14:textId="77777777" w:rsidTr="00B5455E">
        <w:trPr>
          <w:trHeight w:val="520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231D" w14:textId="77777777" w:rsidR="00270B7D" w:rsidRPr="007B2000" w:rsidRDefault="00270B7D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з них  гострий отит  середнього вуха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8D380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9.1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67F4F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H65.0.1</w:t>
            </w:r>
          </w:p>
          <w:p w14:paraId="102EE12E" w14:textId="77777777" w:rsidR="00270B7D" w:rsidRPr="007B2000" w:rsidRDefault="00270B7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H66.0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1664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D46A0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B2EC9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E9382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DCECC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34998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B0BC3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EEC84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270B7D" w:rsidRPr="007B2000" w14:paraId="500DB318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BAB9" w14:textId="77777777" w:rsidR="00270B7D" w:rsidRPr="007B2000" w:rsidRDefault="00270B7D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системи кровообігу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1F6C" w14:textId="77777777" w:rsidR="00270B7D" w:rsidRPr="007B2000" w:rsidRDefault="00270B7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10.0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78BB" w14:textId="77777777" w:rsidR="00270B7D" w:rsidRPr="007B2000" w:rsidRDefault="00270B7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I00-I99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7993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57F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B2B6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C755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234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8511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E4A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50CD" w14:textId="77777777" w:rsidR="00270B7D" w:rsidRPr="00DA5626" w:rsidRDefault="00270B7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A5158" w:rsidRPr="007B2000" w14:paraId="052034DB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8BC4" w14:textId="77777777" w:rsidR="00BA5158" w:rsidRPr="00BA5158" w:rsidRDefault="00BA5158" w:rsidP="00BA5158">
            <w:pPr>
              <w:ind w:left="284"/>
              <w:rPr>
                <w:b/>
                <w:sz w:val="21"/>
                <w:szCs w:val="21"/>
                <w:lang w:val="ru-RU"/>
              </w:rPr>
            </w:pPr>
            <w:r w:rsidRPr="007B2000">
              <w:rPr>
                <w:sz w:val="21"/>
                <w:szCs w:val="21"/>
                <w:lang w:val="uk-UA"/>
              </w:rPr>
              <w:t>з них</w:t>
            </w:r>
            <w:r w:rsidRPr="00BA5158">
              <w:rPr>
                <w:sz w:val="21"/>
                <w:szCs w:val="21"/>
                <w:lang w:val="ru-RU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гостра ревматична  гарячка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B531" w14:textId="77777777" w:rsidR="00BA5158" w:rsidRPr="007B2000" w:rsidRDefault="00BA5158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1494" w14:textId="77777777" w:rsidR="00BA5158" w:rsidRPr="007B2000" w:rsidRDefault="00BA5158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I00-I02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74AB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842E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E48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E6C9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7B65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AB62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9256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CEE0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A5158" w:rsidRPr="007B2000" w14:paraId="30652DC8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61FE" w14:textId="77777777" w:rsidR="00BA5158" w:rsidRPr="007B2000" w:rsidRDefault="00BA5158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хронічні ревматичні хвороби серця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1C19" w14:textId="77777777" w:rsidR="00BA5158" w:rsidRPr="007B2000" w:rsidRDefault="00BA5158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C838" w14:textId="77777777" w:rsidR="00BA5158" w:rsidRPr="007B2000" w:rsidRDefault="00BA5158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I05-I09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DDB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995C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3D35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EB8D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5D22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C42F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090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3619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BA5158" w:rsidRPr="007B2000" w14:paraId="0DAF7325" w14:textId="77777777" w:rsidTr="00B42AC1">
        <w:tc>
          <w:tcPr>
            <w:tcW w:w="1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A1D2F" w14:textId="77777777" w:rsidR="00BA5158" w:rsidRPr="007B2000" w:rsidRDefault="00BA5158" w:rsidP="00B42AC1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гіпертонічна хвороба (без згадування про ішемічну  </w:t>
            </w:r>
          </w:p>
          <w:p w14:paraId="175E7183" w14:textId="77777777" w:rsidR="00BA5158" w:rsidRPr="007B2000" w:rsidRDefault="00BA5158" w:rsidP="00B42AC1">
            <w:pPr>
              <w:ind w:right="-708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хворобу серця та судинні ураження мозку)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57579" w14:textId="77777777" w:rsidR="00BA5158" w:rsidRPr="007B2000" w:rsidRDefault="00BA5158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8765B" w14:textId="77777777" w:rsidR="00BA5158" w:rsidRPr="007B2000" w:rsidRDefault="00BA5158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I10-I13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3AE7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D9274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81A26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EB83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AD3E8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06AE2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146C1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42E41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BA5158" w:rsidRPr="007B2000" w14:paraId="5DB5D8B2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0BEA" w14:textId="77777777" w:rsidR="00BA5158" w:rsidRPr="007B2000" w:rsidRDefault="00BA5158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ішемічна хвороба серця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CFB3" w14:textId="77777777" w:rsidR="00BA5158" w:rsidRPr="007B2000" w:rsidRDefault="00BA5158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C8A4" w14:textId="77777777" w:rsidR="00BA5158" w:rsidRPr="007B2000" w:rsidRDefault="00BA5158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I20-I25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016A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FE13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EC15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88D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888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950B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A675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99B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BA5158" w:rsidRPr="007B2000" w14:paraId="3CD400CB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0EFD" w14:textId="77777777" w:rsidR="00BA5158" w:rsidRPr="00BA5158" w:rsidRDefault="00BA5158" w:rsidP="00BA5158">
            <w:pPr>
              <w:ind w:left="284"/>
              <w:rPr>
                <w:sz w:val="21"/>
                <w:szCs w:val="21"/>
                <w:lang w:val="en-US"/>
              </w:rPr>
            </w:pPr>
            <w:r w:rsidRPr="007B2000">
              <w:rPr>
                <w:sz w:val="21"/>
                <w:szCs w:val="21"/>
                <w:lang w:val="uk-UA"/>
              </w:rPr>
              <w:t>у тому числі:</w:t>
            </w:r>
            <w:r>
              <w:rPr>
                <w:sz w:val="21"/>
                <w:szCs w:val="21"/>
                <w:lang w:val="en-US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стенокардія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D015" w14:textId="77777777" w:rsidR="00BA5158" w:rsidRPr="007B2000" w:rsidRDefault="00BA5158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9D1A" w14:textId="77777777" w:rsidR="00BA5158" w:rsidRPr="007B2000" w:rsidRDefault="00BA5158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8BB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1232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CDDA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D4D3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7813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714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EA41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9E1A" w14:textId="77777777" w:rsidR="00BA5158" w:rsidRPr="00DA5626" w:rsidRDefault="00BA5158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BA5158" w:rsidRPr="007B2000" w14:paraId="07D9C127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522D" w14:textId="77777777" w:rsidR="00BA5158" w:rsidRPr="007B2000" w:rsidRDefault="00BA5158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</w:t>
            </w:r>
            <w:r w:rsidRPr="007B2000">
              <w:rPr>
                <w:sz w:val="21"/>
                <w:szCs w:val="21"/>
                <w:lang w:val="en-US"/>
              </w:rPr>
              <w:t xml:space="preserve"> </w:t>
            </w:r>
            <w:r w:rsidRPr="007B2000">
              <w:rPr>
                <w:sz w:val="21"/>
                <w:szCs w:val="21"/>
                <w:lang w:val="uk-UA"/>
              </w:rPr>
              <w:t>гострий інфаркт міокарда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4770" w14:textId="77777777" w:rsidR="00BA5158" w:rsidRPr="007B2000" w:rsidRDefault="00BA5158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B48" w14:textId="77777777" w:rsidR="00BA5158" w:rsidRPr="007B2000" w:rsidRDefault="00BA5158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I21-I22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6999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CE2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712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CDD7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A7CB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E5CB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8EC9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A08B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BA5158" w:rsidRPr="007B2000" w14:paraId="6B5DC45B" w14:textId="77777777" w:rsidTr="00B5455E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A1AD" w14:textId="77777777" w:rsidR="00BA5158" w:rsidRPr="007B2000" w:rsidRDefault="00BA5158" w:rsidP="001F2D4C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числі: з елевацією зубців ST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3FA5" w14:textId="77777777" w:rsidR="00BA5158" w:rsidRPr="007B2000" w:rsidRDefault="00BA5158" w:rsidP="00B42C3A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4F97" w14:textId="77777777" w:rsidR="00BA5158" w:rsidRPr="007B2000" w:rsidRDefault="00BA5158" w:rsidP="00D3228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І21.0-3, І22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4BF8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2329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D356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2BE2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C4C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685D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9FF0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8040" w14:textId="77777777" w:rsidR="00BA5158" w:rsidRPr="00DA5626" w:rsidRDefault="00BA5158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</w:tbl>
    <w:p w14:paraId="0742BE3D" w14:textId="77777777" w:rsidR="004C23CB" w:rsidRPr="007B2000" w:rsidRDefault="004C23CB" w:rsidP="00577B8D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14:paraId="2688E249" w14:textId="77777777" w:rsidR="004C23CB" w:rsidRPr="007B2000" w:rsidRDefault="004C23CB" w:rsidP="004C23CB">
      <w:pPr>
        <w:rPr>
          <w:lang w:val="uk-UA"/>
        </w:rPr>
      </w:pPr>
    </w:p>
    <w:p w14:paraId="6C5DBFDE" w14:textId="77777777" w:rsidR="00577B8D" w:rsidRPr="007B2000" w:rsidRDefault="00ED0C80" w:rsidP="00577B8D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</w:t>
      </w:r>
      <w:r w:rsidR="00577B8D" w:rsidRPr="007B2000">
        <w:rPr>
          <w:rFonts w:ascii="Times New Roman" w:hAnsi="Times New Roman" w:cs="Times New Roman"/>
          <w:bCs/>
          <w:sz w:val="20"/>
          <w:szCs w:val="20"/>
        </w:rPr>
        <w:t>родовження таблиці 3220</w:t>
      </w:r>
    </w:p>
    <w:tbl>
      <w:tblPr>
        <w:tblW w:w="13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867"/>
        <w:gridCol w:w="1288"/>
        <w:gridCol w:w="796"/>
        <w:gridCol w:w="880"/>
        <w:gridCol w:w="649"/>
        <w:gridCol w:w="700"/>
        <w:gridCol w:w="825"/>
        <w:gridCol w:w="971"/>
        <w:gridCol w:w="792"/>
        <w:gridCol w:w="840"/>
      </w:tblGrid>
      <w:tr w:rsidR="00577B8D" w:rsidRPr="00AA0940" w14:paraId="1EB09A63" w14:textId="77777777">
        <w:trPr>
          <w:cantSplit/>
        </w:trPr>
        <w:tc>
          <w:tcPr>
            <w:tcW w:w="5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E13" w14:textId="6A262820" w:rsidR="00577B8D" w:rsidRPr="007B2000" w:rsidRDefault="00577B8D" w:rsidP="00FF78FA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Найменування класів та окремих хвороб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5546F" w14:textId="77777777" w:rsidR="00577B8D" w:rsidRPr="007B2000" w:rsidRDefault="00577B8D" w:rsidP="00577B8D">
            <w:pPr>
              <w:ind w:left="113" w:right="113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Номер рядка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DE86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Шифр </w:t>
            </w:r>
          </w:p>
          <w:p w14:paraId="0BA9770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відповідно до МКХ-10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F6F0" w14:textId="77777777" w:rsidR="00577B8D" w:rsidRPr="007B2000" w:rsidRDefault="00577B8D" w:rsidP="00577B8D">
            <w:pPr>
              <w:pStyle w:val="6"/>
              <w:outlineLvl w:val="5"/>
              <w:rPr>
                <w:sz w:val="21"/>
                <w:szCs w:val="21"/>
              </w:rPr>
            </w:pPr>
            <w:r w:rsidRPr="007B2000">
              <w:rPr>
                <w:sz w:val="21"/>
                <w:szCs w:val="21"/>
              </w:rPr>
              <w:t>А. Дорослі віком 18 років і старші</w:t>
            </w:r>
          </w:p>
        </w:tc>
        <w:tc>
          <w:tcPr>
            <w:tcW w:w="4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6160" w14:textId="77777777" w:rsidR="00577B8D" w:rsidRPr="007B2000" w:rsidRDefault="00577B8D" w:rsidP="00577B8D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/>
                <w:bCs/>
                <w:sz w:val="21"/>
                <w:szCs w:val="21"/>
                <w:lang w:val="uk-UA"/>
              </w:rPr>
              <w:t>Б. Діти віком 0-17 років включно</w:t>
            </w:r>
          </w:p>
        </w:tc>
      </w:tr>
      <w:tr w:rsidR="00577B8D" w:rsidRPr="007B2000" w14:paraId="16B2FD82" w14:textId="77777777">
        <w:trPr>
          <w:cantSplit/>
        </w:trPr>
        <w:tc>
          <w:tcPr>
            <w:tcW w:w="51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1F7AC3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590E2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42CA8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1FADB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16485" w14:textId="77777777" w:rsidR="00577B8D" w:rsidRPr="007B2000" w:rsidRDefault="00577B8D" w:rsidP="00E1148A">
            <w:pPr>
              <w:ind w:right="-62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</w:t>
            </w:r>
            <w:r w:rsidR="008B191D" w:rsidRPr="007B2000">
              <w:rPr>
                <w:b/>
                <w:sz w:val="21"/>
                <w:szCs w:val="21"/>
                <w:lang w:val="uk-UA"/>
              </w:rPr>
              <w:t>-са</w:t>
            </w:r>
            <w:r w:rsidRPr="007B2000">
              <w:rPr>
                <w:b/>
                <w:sz w:val="21"/>
                <w:szCs w:val="21"/>
                <w:lang w:val="uk-UA"/>
              </w:rPr>
              <w:t>ними ліжко-днів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A2EAA" w14:textId="77777777" w:rsidR="00577B8D" w:rsidRPr="007B2000" w:rsidRDefault="00577B8D" w:rsidP="00E1148A">
            <w:pPr>
              <w:ind w:right="-99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по-мер-ло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CFC42" w14:textId="77777777" w:rsidR="00577B8D" w:rsidRPr="007B2000" w:rsidRDefault="00577B8D" w:rsidP="00E1148A">
            <w:pPr>
              <w:ind w:right="-152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5B46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у тому числі віком до 1 року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86A77" w14:textId="77777777" w:rsidR="00577B8D" w:rsidRPr="007B2000" w:rsidRDefault="00577B8D" w:rsidP="00E1148A">
            <w:pPr>
              <w:ind w:right="-60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виписа-ними ліжко-днів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92F8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</w:t>
            </w:r>
            <w:r w:rsidR="00477AF5" w:rsidRPr="007B2000">
              <w:rPr>
                <w:b/>
                <w:sz w:val="21"/>
                <w:szCs w:val="21"/>
                <w:lang w:val="uk-UA"/>
              </w:rPr>
              <w:t>-</w:t>
            </w:r>
            <w:r w:rsidRPr="007B2000">
              <w:rPr>
                <w:b/>
                <w:sz w:val="21"/>
                <w:szCs w:val="21"/>
                <w:lang w:val="uk-UA"/>
              </w:rPr>
              <w:t>ло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FF3ED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у </w:t>
            </w:r>
          </w:p>
          <w:p w14:paraId="751DAE4D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тому числі віком</w:t>
            </w:r>
          </w:p>
          <w:p w14:paraId="0EB4ACB2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до 1</w:t>
            </w:r>
          </w:p>
          <w:p w14:paraId="4451F1B8" w14:textId="77777777" w:rsidR="00577B8D" w:rsidRPr="007B2000" w:rsidRDefault="00577B8D" w:rsidP="00577B8D">
            <w:pPr>
              <w:ind w:right="-108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року</w:t>
            </w:r>
          </w:p>
        </w:tc>
      </w:tr>
      <w:tr w:rsidR="00577B8D" w:rsidRPr="007B2000" w14:paraId="46C9E71D" w14:textId="77777777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9A6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2B2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E5C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776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D41D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C4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2CC9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678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66C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EC1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CC9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683E2B" w:rsidRPr="007B2000" w14:paraId="51D8B14A" w14:textId="77777777" w:rsidTr="00F67A1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10F0" w14:textId="77777777" w:rsidR="00683E2B" w:rsidRPr="007B2000" w:rsidRDefault="00683E2B" w:rsidP="009373A0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інші форми гострої ішемічної хвороби серця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9303" w14:textId="77777777" w:rsidR="00683E2B" w:rsidRPr="007B2000" w:rsidRDefault="00683E2B" w:rsidP="009373A0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</w:t>
            </w:r>
            <w:r w:rsidR="00D4254A" w:rsidRPr="007B2000">
              <w:rPr>
                <w:sz w:val="21"/>
                <w:szCs w:val="21"/>
                <w:lang w:val="uk-UA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D366" w14:textId="77777777" w:rsidR="00683E2B" w:rsidRPr="007B2000" w:rsidRDefault="00683E2B" w:rsidP="009373A0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I24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CCE5" w14:textId="77777777" w:rsidR="00683E2B" w:rsidRPr="00DA5626" w:rsidRDefault="00683E2B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22B1" w14:textId="77777777" w:rsidR="00683E2B" w:rsidRPr="00DA5626" w:rsidRDefault="00683E2B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AE4E" w14:textId="77777777" w:rsidR="00683E2B" w:rsidRPr="00DA5626" w:rsidRDefault="00683E2B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9D2F" w14:textId="77777777" w:rsidR="00683E2B" w:rsidRPr="00DA5626" w:rsidRDefault="00683E2B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EC69" w14:textId="77777777" w:rsidR="00683E2B" w:rsidRPr="00DA5626" w:rsidRDefault="00C606C4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7E44" w14:textId="77777777" w:rsidR="00683E2B" w:rsidRPr="00DA5626" w:rsidRDefault="00C606C4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D5EF" w14:textId="77777777" w:rsidR="00683E2B" w:rsidRPr="00DA5626" w:rsidRDefault="00C606C4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CDB" w14:textId="77777777" w:rsidR="00683E2B" w:rsidRPr="00DA5626" w:rsidRDefault="00683E2B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</w:tr>
      <w:tr w:rsidR="00030019" w:rsidRPr="007B2000" w14:paraId="35DE5182" w14:textId="77777777" w:rsidTr="00F67A1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34A9" w14:textId="77777777" w:rsidR="00030019" w:rsidRPr="007B2000" w:rsidRDefault="00030019" w:rsidP="009373A0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цереброваскулярні хвороби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E387" w14:textId="77777777" w:rsidR="00030019" w:rsidRPr="007B2000" w:rsidRDefault="00030019" w:rsidP="009373A0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</w:t>
            </w:r>
            <w:r w:rsidR="00D4254A" w:rsidRPr="007B2000">
              <w:rPr>
                <w:sz w:val="21"/>
                <w:szCs w:val="21"/>
                <w:lang w:val="uk-UA"/>
              </w:rPr>
              <w:t>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8B5C" w14:textId="77777777" w:rsidR="00030019" w:rsidRPr="007B2000" w:rsidRDefault="00030019" w:rsidP="009373A0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I60-I69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1B25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224C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9EDE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7BA6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5058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CEB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821E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7E5C" w14:textId="77777777" w:rsidR="00030019" w:rsidRPr="00DA5626" w:rsidRDefault="00030019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4429E" w:rsidRPr="007B2000" w14:paraId="5804B7D8" w14:textId="77777777" w:rsidTr="00F67A1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CA02" w14:textId="77777777" w:rsidR="0014429E" w:rsidRPr="007B2000" w:rsidRDefault="0014429E" w:rsidP="009373A0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у тому числі: </w:t>
            </w:r>
          </w:p>
          <w:p w14:paraId="1FF78A24" w14:textId="77777777" w:rsidR="0014429E" w:rsidRPr="007B2000" w:rsidRDefault="0014429E" w:rsidP="009373A0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внутрішньочерепний крововилив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51A1" w14:textId="77777777" w:rsidR="0014429E" w:rsidRPr="007B2000" w:rsidRDefault="0014429E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</w:t>
            </w:r>
            <w:r w:rsidR="00D4254A" w:rsidRPr="007B2000">
              <w:rPr>
                <w:sz w:val="21"/>
                <w:szCs w:val="21"/>
                <w:lang w:val="uk-UA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36C" w14:textId="77777777" w:rsidR="0014429E" w:rsidRPr="007B2000" w:rsidRDefault="0014429E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I60-I62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C2D6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8EA4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1002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DBD0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B885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86D5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5BEB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053D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4429E" w:rsidRPr="007B2000" w14:paraId="5A702B9D" w14:textId="77777777" w:rsidTr="00F67A1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CCA2" w14:textId="77777777" w:rsidR="0014429E" w:rsidRPr="007B2000" w:rsidRDefault="0014429E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інфаркт головного мозку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3A8" w14:textId="77777777" w:rsidR="0014429E" w:rsidRPr="007B2000" w:rsidRDefault="0014429E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10.1</w:t>
            </w:r>
            <w:r w:rsidR="00D4254A" w:rsidRPr="007B2000">
              <w:rPr>
                <w:sz w:val="21"/>
                <w:szCs w:val="21"/>
                <w:lang w:val="uk-UA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77F1" w14:textId="77777777" w:rsidR="0014429E" w:rsidRPr="007B2000" w:rsidRDefault="0014429E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I63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8AE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D611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0F43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42F3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344C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4782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48D4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B793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</w:tr>
      <w:tr w:rsidR="0014429E" w:rsidRPr="007B2000" w14:paraId="65977604" w14:textId="77777777" w:rsidTr="00F67A10">
        <w:trPr>
          <w:trHeight w:val="52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5FC21" w14:textId="77777777" w:rsidR="0014429E" w:rsidRPr="007B2000" w:rsidRDefault="0014429E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інсульт, неуточнений як крововилив або   </w:t>
            </w:r>
          </w:p>
          <w:p w14:paraId="43E64C83" w14:textId="77777777" w:rsidR="0014429E" w:rsidRPr="007B2000" w:rsidRDefault="0014429E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інфаркт мозку 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22536" w14:textId="77777777" w:rsidR="0014429E" w:rsidRPr="007B2000" w:rsidRDefault="0014429E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10.1</w:t>
            </w:r>
            <w:r w:rsidR="00D4254A" w:rsidRPr="007B2000">
              <w:rPr>
                <w:sz w:val="21"/>
                <w:szCs w:val="21"/>
                <w:lang w:val="uk-UA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A90D6" w14:textId="77777777" w:rsidR="0014429E" w:rsidRPr="007B2000" w:rsidRDefault="0014429E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I64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34447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F05CD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E512F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D32DA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4D549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2BF5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E390F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FD33D" w14:textId="77777777" w:rsidR="0014429E" w:rsidRPr="00DA5626" w:rsidRDefault="0014429E" w:rsidP="00F67A10">
            <w:pPr>
              <w:jc w:val="right"/>
              <w:rPr>
                <w:sz w:val="18"/>
                <w:szCs w:val="18"/>
                <w:lang w:val="uk-UA"/>
              </w:rPr>
            </w:pPr>
            <w:r w:rsidRPr="00DA5626">
              <w:rPr>
                <w:sz w:val="18"/>
                <w:szCs w:val="18"/>
                <w:lang w:val="uk-UA"/>
              </w:rPr>
              <w:t>х</w:t>
            </w:r>
          </w:p>
        </w:tc>
      </w:tr>
      <w:tr w:rsidR="0014429E" w:rsidRPr="007B2000" w14:paraId="156941CB" w14:textId="77777777" w:rsidTr="00F67A1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3C2" w14:textId="77777777" w:rsidR="0014429E" w:rsidRPr="007B2000" w:rsidRDefault="0014429E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органів дихання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D76F" w14:textId="77777777" w:rsidR="0014429E" w:rsidRPr="007B2000" w:rsidRDefault="0014429E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11.0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7DD7" w14:textId="77777777" w:rsidR="0014429E" w:rsidRPr="007B2000" w:rsidRDefault="0014429E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en-US"/>
              </w:rPr>
              <w:t>J</w:t>
            </w:r>
            <w:r w:rsidRPr="007B2000">
              <w:rPr>
                <w:b/>
                <w:sz w:val="21"/>
                <w:szCs w:val="21"/>
                <w:lang w:val="uk-UA"/>
              </w:rPr>
              <w:t>00-</w:t>
            </w:r>
            <w:r w:rsidRPr="007B2000">
              <w:rPr>
                <w:b/>
                <w:sz w:val="21"/>
                <w:szCs w:val="21"/>
                <w:lang w:val="en-US"/>
              </w:rPr>
              <w:t>J</w:t>
            </w:r>
            <w:r w:rsidRPr="007B2000">
              <w:rPr>
                <w:b/>
                <w:sz w:val="21"/>
                <w:szCs w:val="21"/>
                <w:lang w:val="uk-UA"/>
              </w:rPr>
              <w:t>99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63A5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6FCE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1AE4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436A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2840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B13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99FC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60B1" w14:textId="77777777" w:rsidR="0014429E" w:rsidRPr="00DA5626" w:rsidRDefault="0014429E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411E475E" w14:textId="77777777" w:rsidTr="00F67A1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3E9" w14:textId="77777777" w:rsidR="00F67A10" w:rsidRPr="00F67A10" w:rsidRDefault="00F67A10" w:rsidP="00F67A10">
            <w:pPr>
              <w:ind w:left="284"/>
              <w:rPr>
                <w:b/>
                <w:sz w:val="21"/>
                <w:szCs w:val="21"/>
                <w:lang w:val="en-US"/>
              </w:rPr>
            </w:pPr>
            <w:r w:rsidRPr="007B2000"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en-US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пневмонії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96BB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80C4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J12-J16, J18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C135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E9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0BA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76D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CAA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8F15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02B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7B3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392E8EAF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B3F2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інші обструктивні хвороби легень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19BD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4CB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J44.0,1,9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177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ADB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0BC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203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B8C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234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4B5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F57D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054C1ABC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493FC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бронхіт хронічний обструктивний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FE2A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865E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J44.8.2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BC0C1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E889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A4EC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D57A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7707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248D1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04DA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EA27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74A4E5B5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A64CE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бронхіальна астма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09C1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FF91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J45-J46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17F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D6B1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173A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D6BB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8F90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592C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D8A7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6598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0C57C769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D38E7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бронхоектатична хвороба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258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3F726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J47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D5AF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6F6B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3AD9D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81F6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A65B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C5A5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2C56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BB55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F67A10" w:rsidRPr="007B2000" w14:paraId="57C255EA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B899" w14:textId="77777777" w:rsidR="00F67A10" w:rsidRPr="007B2000" w:rsidRDefault="00F67A10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 Хвороби органів травлення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9AED" w14:textId="77777777" w:rsidR="00F67A10" w:rsidRPr="007B2000" w:rsidRDefault="00F67A10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12.0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4BAB" w14:textId="77777777" w:rsidR="00F67A10" w:rsidRPr="007B2000" w:rsidRDefault="00F67A10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K00-K93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A33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EC8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6FB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2D9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8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0DE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4B7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5FE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1E3C0DE8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D2BD" w14:textId="77777777" w:rsidR="00F67A10" w:rsidRPr="00F67A10" w:rsidRDefault="00F67A10" w:rsidP="0073660B">
            <w:pPr>
              <w:ind w:left="284"/>
              <w:rPr>
                <w:b/>
                <w:sz w:val="21"/>
                <w:szCs w:val="21"/>
                <w:lang w:val="ru-RU"/>
              </w:rPr>
            </w:pPr>
            <w:r w:rsidRPr="007B2000">
              <w:rPr>
                <w:sz w:val="21"/>
                <w:szCs w:val="21"/>
                <w:lang w:val="uk-UA"/>
              </w:rPr>
              <w:t>з них:</w:t>
            </w:r>
            <w:r w:rsidRPr="00F67A10">
              <w:rPr>
                <w:sz w:val="21"/>
                <w:szCs w:val="21"/>
                <w:lang w:val="ru-RU"/>
              </w:rPr>
              <w:br/>
            </w:r>
            <w:r w:rsidRPr="007B2000">
              <w:rPr>
                <w:sz w:val="21"/>
                <w:szCs w:val="21"/>
                <w:lang w:val="uk-UA"/>
              </w:rPr>
              <w:t>хвороби ротової порожнини, залоз та  щелеп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899B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DD32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К04-К14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917F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FCE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144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EA6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022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A54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315F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DE68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0086D435" w14:textId="77777777" w:rsidTr="00F67A10">
        <w:trPr>
          <w:trHeight w:val="278"/>
        </w:trPr>
        <w:tc>
          <w:tcPr>
            <w:tcW w:w="5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33C2" w14:textId="77777777" w:rsidR="00F67A10" w:rsidRPr="007B2000" w:rsidRDefault="00F67A10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 гастро-езофагеальний рефлюкс 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4EFA" w14:textId="77777777" w:rsidR="00F67A10" w:rsidRPr="007B2000" w:rsidRDefault="00F67A10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9AD2" w14:textId="77777777" w:rsidR="00F67A10" w:rsidRPr="007B2000" w:rsidRDefault="00F67A10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К21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2F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9E0D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4E2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07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A79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6D1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2DFF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5D3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5BAE9EF3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79998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виразка шлунка та 12-палої кишки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39BC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943F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K25-K27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228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A52D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81E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4A8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942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5DF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0417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C85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F67A10" w:rsidRPr="007B2000" w14:paraId="27F5AFBC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4B8CD" w14:textId="77777777" w:rsidR="00F67A10" w:rsidRPr="007B2000" w:rsidRDefault="00F67A10" w:rsidP="00B42AC1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у тому числі проривна виразка шлунка та 12-        </w:t>
            </w:r>
          </w:p>
          <w:p w14:paraId="1702793A" w14:textId="77777777" w:rsidR="00F67A10" w:rsidRPr="007B2000" w:rsidRDefault="00F67A10" w:rsidP="00B42AC1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палої   кишки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56FF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65EE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К25.1,2,5,6</w:t>
            </w:r>
          </w:p>
          <w:p w14:paraId="1C8A2784" w14:textId="77777777" w:rsidR="00F67A10" w:rsidRPr="007B2000" w:rsidRDefault="00F67A10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К26.1,2,5,6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B47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237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C8E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E18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2C6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008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DD6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19B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F67A10" w:rsidRPr="007B2000" w14:paraId="1D8466D1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29F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гастрит та дуоденіт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90A3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A3DE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K29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4FA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382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B18D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1F3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C5F8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306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73C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FAD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F67A10" w:rsidRPr="007B2000" w14:paraId="747BDC54" w14:textId="77777777" w:rsidTr="00F67A10">
        <w:trPr>
          <w:trHeight w:val="56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248F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у тому числі гострий  геморагічний та інші </w:t>
            </w:r>
          </w:p>
          <w:p w14:paraId="0BAC6A7A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 гострі   гастрити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8CC7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B2EB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K29.0.1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2A85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078E1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A2BD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0209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DDEC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9119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40998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0FA36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DA5626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F67A10" w:rsidRPr="007B2000" w14:paraId="35269012" w14:textId="77777777" w:rsidTr="00F67A10">
        <w:trPr>
          <w:trHeight w:val="278"/>
        </w:trPr>
        <w:tc>
          <w:tcPr>
            <w:tcW w:w="5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863D" w14:textId="77777777" w:rsidR="00F67A10" w:rsidRPr="007B2000" w:rsidRDefault="00F67A10" w:rsidP="009D52AF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  диспепсії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B896" w14:textId="77777777" w:rsidR="00F67A10" w:rsidRPr="007B2000" w:rsidRDefault="00F67A10" w:rsidP="009D52AF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12.7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37F2" w14:textId="77777777" w:rsidR="00F67A10" w:rsidRPr="007B2000" w:rsidRDefault="00F67A10" w:rsidP="009D52AF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К30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168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39AB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0B1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94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EE32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C49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E5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EA6F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65E865EB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1E42C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гострий апендицит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3975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36A9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К35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5E696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BBF4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5651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384C8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E8A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F8CE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DA799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9A6E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239528E9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E13C" w14:textId="77777777" w:rsidR="00F67A10" w:rsidRPr="007B2000" w:rsidRDefault="00F67A10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грижа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6DC0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2602" w14:textId="77777777" w:rsidR="00F67A10" w:rsidRPr="007B2000" w:rsidRDefault="00F67A10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К40-К46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A9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E18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9C44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9F76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6C0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18D6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A59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F94F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F67A10" w:rsidRPr="007B2000" w14:paraId="1E591D12" w14:textId="77777777" w:rsidTr="00F67A10">
        <w:trPr>
          <w:trHeight w:val="278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4AFD" w14:textId="77777777" w:rsidR="00F67A10" w:rsidRPr="007B2000" w:rsidRDefault="00F67A10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 у тому числі защемлена грижа (з непрохідністю,    </w:t>
            </w:r>
          </w:p>
          <w:p w14:paraId="78FC854D" w14:textId="77777777" w:rsidR="00F67A10" w:rsidRPr="007B2000" w:rsidRDefault="00F67A10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 гангреною)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E06C" w14:textId="77777777" w:rsidR="00F67A10" w:rsidRPr="007B2000" w:rsidRDefault="00F67A10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560B" w14:textId="77777777" w:rsidR="00F67A10" w:rsidRPr="007B2000" w:rsidRDefault="00F67A10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К40.0,1,3,4 К41.0,1,3,4</w:t>
            </w:r>
          </w:p>
          <w:p w14:paraId="1DC9B06D" w14:textId="77777777" w:rsidR="00F67A10" w:rsidRPr="007B2000" w:rsidRDefault="00F67A10" w:rsidP="00194A1B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К42.0,1-К46.0,1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039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8D78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0C7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CD5C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13DE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1680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E0BA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0A33" w14:textId="77777777" w:rsidR="00F67A10" w:rsidRPr="00DA5626" w:rsidRDefault="00F67A10" w:rsidP="00F67A10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5BBD0D82" w14:textId="77777777" w:rsidR="00C233DE" w:rsidRPr="007B2000" w:rsidRDefault="00C233DE" w:rsidP="00577B8D">
      <w:pPr>
        <w:rPr>
          <w:sz w:val="16"/>
          <w:szCs w:val="16"/>
          <w:lang w:val="uk-UA"/>
        </w:rPr>
      </w:pPr>
    </w:p>
    <w:p w14:paraId="7EBC297C" w14:textId="77777777" w:rsidR="00577B8D" w:rsidRPr="007B2000" w:rsidRDefault="00ED0C80" w:rsidP="00577B8D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</w:t>
      </w:r>
      <w:r w:rsidR="00577B8D" w:rsidRPr="007B2000">
        <w:rPr>
          <w:rFonts w:ascii="Times New Roman" w:hAnsi="Times New Roman" w:cs="Times New Roman"/>
          <w:bCs/>
          <w:sz w:val="20"/>
          <w:szCs w:val="20"/>
        </w:rPr>
        <w:t>родовження таблиці 3220</w:t>
      </w:r>
    </w:p>
    <w:tbl>
      <w:tblPr>
        <w:tblW w:w="13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83"/>
        <w:gridCol w:w="711"/>
        <w:gridCol w:w="1392"/>
        <w:gridCol w:w="763"/>
        <w:gridCol w:w="961"/>
        <w:gridCol w:w="639"/>
        <w:gridCol w:w="763"/>
        <w:gridCol w:w="757"/>
        <w:gridCol w:w="961"/>
        <w:gridCol w:w="873"/>
        <w:gridCol w:w="839"/>
      </w:tblGrid>
      <w:tr w:rsidR="00577B8D" w:rsidRPr="00AA0940" w14:paraId="15E77F20" w14:textId="77777777">
        <w:trPr>
          <w:cantSplit/>
        </w:trPr>
        <w:tc>
          <w:tcPr>
            <w:tcW w:w="4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8484" w14:textId="54DE3BD9" w:rsidR="00577B8D" w:rsidRPr="007B2000" w:rsidRDefault="00577B8D" w:rsidP="00317048">
            <w:pPr>
              <w:ind w:right="-202"/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Найменування класів та окремих хвороб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388935" w14:textId="77777777" w:rsidR="00577B8D" w:rsidRPr="007B2000" w:rsidRDefault="00577B8D" w:rsidP="00577B8D">
            <w:pPr>
              <w:ind w:left="113" w:right="113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Номер рядка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7425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Шифр </w:t>
            </w:r>
          </w:p>
          <w:p w14:paraId="1E188AA2" w14:textId="77777777" w:rsidR="00477AF5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відповідно до </w:t>
            </w:r>
          </w:p>
          <w:p w14:paraId="2E8B1E8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МКХ-10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070" w14:textId="77777777" w:rsidR="00577B8D" w:rsidRPr="007B2000" w:rsidRDefault="00577B8D" w:rsidP="00577B8D">
            <w:pPr>
              <w:pStyle w:val="6"/>
              <w:outlineLvl w:val="5"/>
              <w:rPr>
                <w:sz w:val="21"/>
                <w:szCs w:val="21"/>
              </w:rPr>
            </w:pPr>
            <w:r w:rsidRPr="007B2000">
              <w:rPr>
                <w:sz w:val="21"/>
                <w:szCs w:val="21"/>
              </w:rPr>
              <w:t>А. Дорослі віком 18 років і старші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CDA8" w14:textId="77777777" w:rsidR="00577B8D" w:rsidRPr="007B2000" w:rsidRDefault="00577B8D" w:rsidP="00577B8D">
            <w:pPr>
              <w:ind w:right="-429"/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/>
                <w:bCs/>
                <w:sz w:val="21"/>
                <w:szCs w:val="21"/>
                <w:lang w:val="uk-UA"/>
              </w:rPr>
              <w:t>Б. Діти віком 0-17 років включно</w:t>
            </w:r>
          </w:p>
        </w:tc>
      </w:tr>
      <w:tr w:rsidR="00577B8D" w:rsidRPr="00AA0940" w14:paraId="2959F367" w14:textId="77777777">
        <w:trPr>
          <w:cantSplit/>
        </w:trPr>
        <w:tc>
          <w:tcPr>
            <w:tcW w:w="49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4A0F9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A0730E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AD10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0E2F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EE748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виписа-ними ліжко-днів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B83AE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по-мер-ло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791D6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2A099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у тому числі віком до 1 року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7EFF6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виписа-ними ліжко-днів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D9D2A" w14:textId="77777777" w:rsidR="00477AF5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</w:t>
            </w:r>
            <w:r w:rsidR="00477AF5" w:rsidRPr="007B2000">
              <w:rPr>
                <w:b/>
                <w:sz w:val="21"/>
                <w:szCs w:val="21"/>
                <w:lang w:val="uk-UA"/>
              </w:rPr>
              <w:t>-</w:t>
            </w:r>
          </w:p>
          <w:p w14:paraId="1B332435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ло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0D7D4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у</w:t>
            </w:r>
          </w:p>
          <w:p w14:paraId="7F6499EF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тому числі віком </w:t>
            </w:r>
          </w:p>
          <w:p w14:paraId="51724F53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до 1 року</w:t>
            </w:r>
          </w:p>
        </w:tc>
      </w:tr>
      <w:tr w:rsidR="00577B8D" w:rsidRPr="007B2000" w14:paraId="1887B72D" w14:textId="77777777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7E7F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44C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2AF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CB5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AA04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597C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B174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F4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001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5527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B4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EE4CDC" w:rsidRPr="007B2000" w14:paraId="3D17C10C" w14:textId="77777777" w:rsidTr="0073660B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F36B" w14:textId="77777777" w:rsidR="00EE4CDC" w:rsidRPr="007B2000" w:rsidRDefault="00EE4CDC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хвороба Крона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20F1" w14:textId="77777777" w:rsidR="00EE4CDC" w:rsidRPr="007B2000" w:rsidRDefault="0087200D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ABEC" w14:textId="77777777" w:rsidR="00EE4CDC" w:rsidRPr="007B2000" w:rsidRDefault="00EE4CDC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4590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946F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281C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A673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3FF4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3A2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85F9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7D2C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E4CDC" w:rsidRPr="007B2000" w14:paraId="378FF935" w14:textId="77777777" w:rsidTr="0073660B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CED0" w14:textId="77777777" w:rsidR="00EE4CDC" w:rsidRPr="007B2000" w:rsidRDefault="00EE4CDC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неспецифічний виразковий коліт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D928" w14:textId="77777777" w:rsidR="00EE4CDC" w:rsidRPr="007B2000" w:rsidRDefault="0087200D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93F7" w14:textId="77777777" w:rsidR="00EE4CDC" w:rsidRPr="007B2000" w:rsidRDefault="00EE4CDC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7307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969A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8196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4A34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B0B0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3D42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E757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D0B2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E4CDC" w:rsidRPr="007B2000" w14:paraId="15E500E8" w14:textId="77777777" w:rsidTr="0073660B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371A" w14:textId="77777777" w:rsidR="00EE4CDC" w:rsidRPr="007B2000" w:rsidRDefault="00EE4CDC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</w:t>
            </w:r>
            <w:r w:rsidR="0098169D" w:rsidRPr="007B2000">
              <w:rPr>
                <w:sz w:val="21"/>
                <w:szCs w:val="21"/>
                <w:lang w:val="uk-UA"/>
              </w:rPr>
              <w:t xml:space="preserve">  синдром подразненого кишечника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B9E9" w14:textId="77777777" w:rsidR="00EE4CDC" w:rsidRPr="007B2000" w:rsidRDefault="0087200D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F4D7" w14:textId="77777777" w:rsidR="00EE4CDC" w:rsidRPr="007B2000" w:rsidRDefault="00EE4CDC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A3BC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5604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8E87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97ED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327F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EBFC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DEB7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E6DA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E4CDC" w:rsidRPr="007B2000" w14:paraId="116B05F1" w14:textId="77777777" w:rsidTr="0073660B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713E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цироз печінки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A66" w14:textId="77777777" w:rsidR="00EE4CDC" w:rsidRPr="007B2000" w:rsidRDefault="0087200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D1B5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K70.3, K71.7, K74.3-6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E0C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0F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8EB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0CC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A0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AD06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810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4FD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C233DE" w:rsidRPr="007B2000" w14:paraId="3BB197E5" w14:textId="77777777" w:rsidTr="0073660B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9F8E" w14:textId="77777777" w:rsidR="00C233DE" w:rsidRPr="007B2000" w:rsidRDefault="00C233DE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хронічний гепатит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DC7C" w14:textId="77777777" w:rsidR="00C233DE" w:rsidRPr="007B2000" w:rsidRDefault="00C233D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48FB" w14:textId="77777777" w:rsidR="00C233DE" w:rsidRPr="007B2000" w:rsidRDefault="00C233D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К73, К75.2.3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870C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A43D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7993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C5D5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5685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F380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3E68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EB82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37A84D8A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F27A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жовчнокам’яна хвороба,  холецистит, холангіт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F456" w14:textId="77777777" w:rsidR="00EE4CDC" w:rsidRPr="007B2000" w:rsidRDefault="0087200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</w:t>
            </w:r>
            <w:r w:rsidR="00C233DE" w:rsidRPr="007B2000">
              <w:rPr>
                <w:sz w:val="21"/>
                <w:szCs w:val="21"/>
                <w:lang w:val="uk-UA"/>
              </w:rPr>
              <w:t>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3BB1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K80,K81,</w:t>
            </w:r>
          </w:p>
          <w:p w14:paraId="423ED4D6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К82.2, K83.0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DFE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33D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36C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B70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01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DEB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74E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E59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0300BC39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38611" w14:textId="77777777" w:rsidR="00EE4CDC" w:rsidRPr="007B2000" w:rsidRDefault="008831BD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у тому числі гострий </w:t>
            </w:r>
            <w:r w:rsidR="00EE4CDC" w:rsidRPr="007B2000">
              <w:rPr>
                <w:sz w:val="21"/>
                <w:szCs w:val="21"/>
                <w:lang w:val="uk-UA"/>
              </w:rPr>
              <w:t>холецистит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1955" w14:textId="77777777" w:rsidR="00EE4CDC" w:rsidRPr="007B2000" w:rsidRDefault="0087200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</w:t>
            </w:r>
            <w:r w:rsidR="00C233DE" w:rsidRPr="007B2000">
              <w:rPr>
                <w:sz w:val="21"/>
                <w:szCs w:val="21"/>
                <w:lang w:val="uk-UA"/>
              </w:rPr>
              <w:t>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C5F2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К80.0, K81.0, К82.2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1964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DFE1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8FD3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7DAE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6F17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B537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E4DF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1734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7B7E2B03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7E1E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хвороби підшлункової залози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3392" w14:textId="77777777" w:rsidR="00EE4CDC" w:rsidRPr="007B2000" w:rsidRDefault="0087200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</w:t>
            </w:r>
            <w:r w:rsidR="00C233DE" w:rsidRPr="007B2000">
              <w:rPr>
                <w:sz w:val="21"/>
                <w:szCs w:val="21"/>
                <w:lang w:val="uk-UA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3D62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K85-K86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AE2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21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80D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244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7FE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3DF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7C7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2F0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3F238A52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06C1" w14:textId="77777777" w:rsidR="00EE4CDC" w:rsidRPr="007B2000" w:rsidRDefault="008831BD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у тому числі</w:t>
            </w:r>
            <w:r w:rsidR="00EE4CDC" w:rsidRPr="007B2000">
              <w:rPr>
                <w:sz w:val="21"/>
                <w:szCs w:val="21"/>
                <w:lang w:val="uk-UA"/>
              </w:rPr>
              <w:t xml:space="preserve"> гострий панкреатит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ECE9" w14:textId="77777777" w:rsidR="00EE4CDC" w:rsidRPr="007B2000" w:rsidRDefault="0087200D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12.1</w:t>
            </w:r>
            <w:r w:rsidR="00C233DE" w:rsidRPr="007B2000">
              <w:rPr>
                <w:sz w:val="21"/>
                <w:szCs w:val="21"/>
                <w:lang w:val="uk-UA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7579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59B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2C4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03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CC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6C6D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678A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0015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580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7798CC45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35D1" w14:textId="77777777" w:rsidR="00EE4CDC" w:rsidRPr="007B2000" w:rsidRDefault="00EE4CDC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целіакія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7E72" w14:textId="77777777" w:rsidR="00EE4CDC" w:rsidRPr="007B2000" w:rsidRDefault="0087200D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12.</w:t>
            </w:r>
            <w:r w:rsidR="00C233DE" w:rsidRPr="007B2000">
              <w:rPr>
                <w:sz w:val="21"/>
                <w:szCs w:val="21"/>
                <w:lang w:val="uk-UA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CE5B" w14:textId="77777777" w:rsidR="00EE4CDC" w:rsidRPr="007B2000" w:rsidRDefault="00EE4CDC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К90.0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451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2B06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559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E4C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BA93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526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E449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AA6C" w14:textId="77777777" w:rsidR="00EE4CDC" w:rsidRPr="00317048" w:rsidRDefault="00EE4CDC" w:rsidP="0073660B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EE4CDC" w:rsidRPr="007B2000" w14:paraId="49E8DE86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6781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шкіри та підшкірної клітковини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A431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13.0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CDF6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L00-L99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07E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88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FE4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078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07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E66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A5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141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0325D860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9EDD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3223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14.0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6F36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M00-M99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464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0B1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9B4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E9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29B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16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CA5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795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743E5AF8" w14:textId="77777777" w:rsidTr="0073660B">
        <w:trPr>
          <w:trHeight w:val="746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A7F37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з них: </w:t>
            </w:r>
          </w:p>
          <w:p w14:paraId="081F3E7F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ревматоїдний артрит та інші запальні артропатії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4CA1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14.1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82B2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М05-М06, М08, </w:t>
            </w:r>
          </w:p>
          <w:p w14:paraId="17DFC813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М10-М13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B397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8B61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F6AC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F171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601A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97EB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FFF2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CB45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3BB357FF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CA51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у тому числі  ревматоїдний артрит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4065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14.2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3AA9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M05-M06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225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246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D53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699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61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178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89C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C4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0384D114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95D2" w14:textId="77777777" w:rsidR="00EE4CDC" w:rsidRPr="007B2000" w:rsidRDefault="00C233DE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артрози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7E5E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14.3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B744" w14:textId="77777777" w:rsidR="00EE4CDC" w:rsidRPr="007B2000" w:rsidRDefault="00C233D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M15-М19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A6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1A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C4F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FA8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ADA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209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AA0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B2D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216D4F74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A032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</w:t>
            </w:r>
            <w:r w:rsidR="00C233DE" w:rsidRPr="007B2000">
              <w:rPr>
                <w:sz w:val="21"/>
                <w:szCs w:val="21"/>
                <w:lang w:val="uk-UA"/>
              </w:rPr>
              <w:t>анкілозуючий спондиліт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4CEC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14.4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BA65" w14:textId="77777777" w:rsidR="00EE4CDC" w:rsidRPr="007B2000" w:rsidRDefault="00C233D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М45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AB8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372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B11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568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7E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9C7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53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FF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9700B7" w:rsidRPr="007B2000" w14:paraId="15C7F192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E4DC" w14:textId="77777777" w:rsidR="009700B7" w:rsidRPr="007B2000" w:rsidRDefault="009700B7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нші дорсопатії, спондилопатії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D650" w14:textId="77777777" w:rsidR="009700B7" w:rsidRPr="007B2000" w:rsidRDefault="009700B7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14.5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A7C9" w14:textId="77777777" w:rsidR="009700B7" w:rsidRPr="007B2000" w:rsidRDefault="009700B7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М40-М43, М46-М48, М53-М54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9301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3DB1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8F36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147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4F4A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9BA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E5FB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9DC2" w14:textId="77777777" w:rsidR="009700B7" w:rsidRPr="00317048" w:rsidRDefault="009700B7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C233DE" w:rsidRPr="007B2000" w14:paraId="493522F7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3C91" w14:textId="77777777" w:rsidR="00C233DE" w:rsidRPr="007B2000" w:rsidRDefault="00C233DE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осеомієліт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47F1" w14:textId="77777777" w:rsidR="00C233DE" w:rsidRPr="007B2000" w:rsidRDefault="00C233D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14.6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A40B" w14:textId="77777777" w:rsidR="00C233DE" w:rsidRPr="007B2000" w:rsidRDefault="00C233DE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М86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1C60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7BAD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456F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85E5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827A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4575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69C2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932" w14:textId="77777777" w:rsidR="00C233DE" w:rsidRPr="00317048" w:rsidRDefault="00C233DE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952A5" w:rsidRPr="007B2000" w14:paraId="7D72C84F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2DDE" w14:textId="77777777" w:rsidR="007952A5" w:rsidRPr="007B2000" w:rsidRDefault="007952A5" w:rsidP="00194A1B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Хвороби сечостатевої системи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6E6B" w14:textId="77777777" w:rsidR="007952A5" w:rsidRPr="007B2000" w:rsidRDefault="007952A5" w:rsidP="00194A1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15.0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F7BB" w14:textId="77777777" w:rsidR="007952A5" w:rsidRPr="007B2000" w:rsidRDefault="007952A5" w:rsidP="00194A1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N00-N99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A54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3060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C4FE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1040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4821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14DF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84A7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EC1C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952A5" w:rsidRPr="007B2000" w14:paraId="0192A317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6C3F" w14:textId="77777777" w:rsidR="007952A5" w:rsidRPr="007B2000" w:rsidRDefault="007952A5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з них: </w:t>
            </w:r>
          </w:p>
          <w:p w14:paraId="14F475F2" w14:textId="77777777" w:rsidR="007952A5" w:rsidRPr="007B2000" w:rsidRDefault="007952A5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гострий гломерулонефрит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7C37" w14:textId="77777777" w:rsidR="007952A5" w:rsidRPr="007B2000" w:rsidRDefault="007952A5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15.1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FF67" w14:textId="77777777" w:rsidR="007952A5" w:rsidRPr="007B2000" w:rsidRDefault="007952A5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N00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FFD1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BB6E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683E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E0F9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11C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EB82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2AD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17B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952A5" w:rsidRPr="007B2000" w14:paraId="6C64FE02" w14:textId="77777777" w:rsidTr="0073660B">
        <w:trPr>
          <w:trHeight w:val="278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4FF1" w14:textId="77777777" w:rsidR="007952A5" w:rsidRPr="007B2000" w:rsidRDefault="007952A5" w:rsidP="00194A1B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хронічний гломерулонефрит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BF4B" w14:textId="77777777" w:rsidR="007952A5" w:rsidRPr="007B2000" w:rsidRDefault="007952A5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15.2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9775" w14:textId="77777777" w:rsidR="007952A5" w:rsidRPr="007B2000" w:rsidRDefault="007952A5" w:rsidP="00194A1B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N03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3D0C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AB29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0767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D83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6E11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53DA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9C3A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223A" w14:textId="77777777" w:rsidR="007952A5" w:rsidRPr="00317048" w:rsidRDefault="007952A5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79718524" w14:textId="77777777" w:rsidR="00577B8D" w:rsidRPr="007B2000" w:rsidRDefault="00577B8D" w:rsidP="00577B8D">
      <w:pPr>
        <w:rPr>
          <w:lang w:val="uk-UA"/>
        </w:rPr>
      </w:pPr>
    </w:p>
    <w:p w14:paraId="130D9E02" w14:textId="77777777" w:rsidR="00577B8D" w:rsidRPr="007B2000" w:rsidRDefault="00ED0C80" w:rsidP="00577B8D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</w:t>
      </w:r>
      <w:r w:rsidR="00577B8D" w:rsidRPr="007B2000">
        <w:rPr>
          <w:rFonts w:ascii="Times New Roman" w:hAnsi="Times New Roman" w:cs="Times New Roman"/>
          <w:bCs/>
          <w:sz w:val="20"/>
          <w:szCs w:val="20"/>
        </w:rPr>
        <w:t>родовження таблиці 3220</w:t>
      </w:r>
    </w:p>
    <w:tbl>
      <w:tblPr>
        <w:tblW w:w="1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7"/>
        <w:gridCol w:w="702"/>
        <w:gridCol w:w="1258"/>
        <w:gridCol w:w="781"/>
        <w:gridCol w:w="1018"/>
        <w:gridCol w:w="652"/>
        <w:gridCol w:w="781"/>
        <w:gridCol w:w="799"/>
        <w:gridCol w:w="1018"/>
        <w:gridCol w:w="652"/>
        <w:gridCol w:w="840"/>
      </w:tblGrid>
      <w:tr w:rsidR="00577B8D" w:rsidRPr="00AA0940" w14:paraId="76426805" w14:textId="77777777">
        <w:trPr>
          <w:cantSplit/>
        </w:trPr>
        <w:tc>
          <w:tcPr>
            <w:tcW w:w="5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3CF" w14:textId="6CAAE712" w:rsidR="00577B8D" w:rsidRPr="007B2000" w:rsidRDefault="00577B8D" w:rsidP="00FF78FA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Найменування класів та окремих хвороб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C8AEB3" w14:textId="77777777" w:rsidR="00577B8D" w:rsidRPr="007B2000" w:rsidRDefault="00577B8D" w:rsidP="00577B8D">
            <w:pPr>
              <w:ind w:left="113" w:right="113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Номер рядка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F333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Шифр </w:t>
            </w:r>
          </w:p>
          <w:p w14:paraId="7F98D420" w14:textId="77777777" w:rsidR="00477AF5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відповідно до </w:t>
            </w:r>
          </w:p>
          <w:p w14:paraId="250EBF58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МКХ-10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637" w14:textId="77777777" w:rsidR="00577B8D" w:rsidRPr="007B2000" w:rsidRDefault="00577B8D" w:rsidP="00577B8D">
            <w:pPr>
              <w:pStyle w:val="6"/>
              <w:outlineLvl w:val="5"/>
              <w:rPr>
                <w:sz w:val="21"/>
                <w:szCs w:val="21"/>
              </w:rPr>
            </w:pPr>
            <w:r w:rsidRPr="007B2000">
              <w:rPr>
                <w:sz w:val="21"/>
                <w:szCs w:val="21"/>
              </w:rPr>
              <w:t>А. Дорослі віком 18 років і старші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1E40" w14:textId="77777777" w:rsidR="00577B8D" w:rsidRPr="007B2000" w:rsidRDefault="00577B8D" w:rsidP="00577B8D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/>
                <w:bCs/>
                <w:sz w:val="21"/>
                <w:szCs w:val="21"/>
                <w:lang w:val="uk-UA"/>
              </w:rPr>
              <w:t>Б. Діти віком 0-17 років включно</w:t>
            </w:r>
          </w:p>
        </w:tc>
      </w:tr>
      <w:tr w:rsidR="00577B8D" w:rsidRPr="007B2000" w14:paraId="283272B3" w14:textId="77777777">
        <w:trPr>
          <w:cantSplit/>
        </w:trPr>
        <w:tc>
          <w:tcPr>
            <w:tcW w:w="53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D81CC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96438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6B4F3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8AAD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DD3E9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виписа-ними ліжко-днів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7967E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по-мер-ло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53B90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випи-сано хво-рих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ACA59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у тому числі віком до 1 року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734D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прове-дено виписа-ними ліжко-днів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128F0" w14:textId="77777777" w:rsidR="00577B8D" w:rsidRPr="007B2000" w:rsidRDefault="00577B8D" w:rsidP="00E1148A">
            <w:pPr>
              <w:ind w:right="-108"/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по-</w:t>
            </w:r>
          </w:p>
          <w:p w14:paraId="7BBC6277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мер</w:t>
            </w:r>
            <w:r w:rsidR="00477AF5" w:rsidRPr="007B2000">
              <w:rPr>
                <w:b/>
                <w:sz w:val="21"/>
                <w:szCs w:val="21"/>
                <w:lang w:val="uk-UA"/>
              </w:rPr>
              <w:t>-</w:t>
            </w:r>
            <w:r w:rsidRPr="007B2000">
              <w:rPr>
                <w:b/>
                <w:sz w:val="21"/>
                <w:szCs w:val="21"/>
                <w:lang w:val="uk-UA"/>
              </w:rPr>
              <w:t>ло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A62EC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у </w:t>
            </w:r>
          </w:p>
          <w:p w14:paraId="6051BC98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тому числі віком </w:t>
            </w:r>
          </w:p>
          <w:p w14:paraId="3ABCEA49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до 1</w:t>
            </w:r>
          </w:p>
          <w:p w14:paraId="7C74CEE7" w14:textId="77777777" w:rsidR="00577B8D" w:rsidRPr="007B2000" w:rsidRDefault="00577B8D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 року</w:t>
            </w:r>
          </w:p>
        </w:tc>
      </w:tr>
      <w:tr w:rsidR="00577B8D" w:rsidRPr="007B2000" w14:paraId="085D92F0" w14:textId="77777777"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D64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04B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45A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8FF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27C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C56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F69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D7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2A7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753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002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EE4CDC" w:rsidRPr="007B2000" w14:paraId="54D342F7" w14:textId="77777777" w:rsidTr="0073660B"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BC3C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інфекції нирок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025E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15.3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AF4E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N10-N12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76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2BC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73F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C7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E96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7CE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27B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E02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677019D8" w14:textId="77777777" w:rsidTr="0073660B"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A0B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A972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15.4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3EE5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N11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D82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CE2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EF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47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850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FDF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59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851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212C89B6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5BB1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камені нирок і сечоводу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888A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15.5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DEA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N20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D1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C0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B94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C27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010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B47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2EE6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016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27D107A6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BD4EC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385B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15.6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ADA3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N40-N42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C10F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4C4C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CE9D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3D31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7030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C41A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F147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B8D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6D7ADCDF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2D78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16FB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16.0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7279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O00-O99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7D3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CC4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8DD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A80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D0B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D096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C08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605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EE4CDC" w:rsidRPr="007B2000" w14:paraId="1FC23B7A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586A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8A9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17.0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202D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P00-P96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4D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9B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CC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317048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1F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DCD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0FC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1FE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EBB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49DE9395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894A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Уроджені аномалії (вади  розвитку), деформації і </w:t>
            </w:r>
          </w:p>
          <w:p w14:paraId="6D4FD125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хромосомні порушення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5C9F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18.0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140E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Q00-Q99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443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CE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C9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EA1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97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1CD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D0C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411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246F67D4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EBF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 xml:space="preserve">Симптоми, ознаки та відхилення від норми, що виявлені при лабораторних та клінічних дослідженнях, не класифіковані в інших рубриках 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2A80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19.0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46BD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R00-R99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C37D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4B9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5D5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72F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802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815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15B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D3F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50369C4C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E77" w14:textId="77777777" w:rsidR="00EE4CDC" w:rsidRPr="007B2000" w:rsidRDefault="00EE4CDC" w:rsidP="00577B8D">
            <w:pPr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FBE3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20.0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1972" w14:textId="77777777" w:rsidR="00EE4CDC" w:rsidRPr="007B2000" w:rsidRDefault="00EE4CDC" w:rsidP="00577B8D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7B2000">
              <w:rPr>
                <w:b/>
                <w:sz w:val="21"/>
                <w:szCs w:val="21"/>
                <w:lang w:val="uk-UA"/>
              </w:rPr>
              <w:t>S00-T98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E60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976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2EF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72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E52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2DC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2E3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96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3660B" w:rsidRPr="007B2000" w14:paraId="43899994" w14:textId="77777777" w:rsidTr="00B42AC1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6DDF2" w14:textId="77777777" w:rsidR="0073660B" w:rsidRPr="007B2000" w:rsidRDefault="0073660B" w:rsidP="00B42AC1">
            <w:pPr>
              <w:jc w:val="both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з них: </w:t>
            </w:r>
          </w:p>
          <w:p w14:paraId="3A4D7644" w14:textId="77777777" w:rsidR="0073660B" w:rsidRPr="007B2000" w:rsidRDefault="0073660B" w:rsidP="00B42AC1">
            <w:pPr>
              <w:jc w:val="both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переломи кісток  черепа, хребта, кісток тулуба,</w:t>
            </w:r>
          </w:p>
          <w:p w14:paraId="48BED104" w14:textId="77777777" w:rsidR="0073660B" w:rsidRPr="007B2000" w:rsidRDefault="0073660B" w:rsidP="00B42AC1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56C6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20.1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DF57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S02,S12,</w:t>
            </w:r>
          </w:p>
          <w:p w14:paraId="0A8AFEA6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S22,S32,</w:t>
            </w:r>
          </w:p>
          <w:p w14:paraId="1157EB51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T02,T08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B4110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BFD53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20C08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44F33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F138B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DA84B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E1532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FF1BC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5B14612D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C58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внутрішньочерепні травми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5CD2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20.2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CE9D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S06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2D4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119A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0BE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3406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8C57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CE5B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505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57A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3660B" w:rsidRPr="007B2000" w14:paraId="25AA9E3D" w14:textId="77777777" w:rsidTr="00B42AC1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0E333" w14:textId="77777777" w:rsidR="0073660B" w:rsidRPr="007B2000" w:rsidRDefault="0073660B" w:rsidP="00B42AC1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травми інших внутрішніх органів, грудної,     </w:t>
            </w:r>
          </w:p>
          <w:p w14:paraId="4978EBED" w14:textId="77777777" w:rsidR="0073660B" w:rsidRPr="007B2000" w:rsidRDefault="0073660B" w:rsidP="00B42AC1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черевної порожнини і таза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B91E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20.3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7B74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S26,S27,</w:t>
            </w:r>
          </w:p>
          <w:p w14:paraId="4A25FCE3" w14:textId="77777777" w:rsidR="0073660B" w:rsidRPr="007B2000" w:rsidRDefault="0073660B" w:rsidP="00B42AC1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S36,S37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37219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CF68F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B9EBF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5D437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AF8C0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5D57C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BDA13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9F78C" w14:textId="77777777" w:rsidR="0073660B" w:rsidRPr="00317048" w:rsidRDefault="0073660B" w:rsidP="00B42AC1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1C9FE8C6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3EB0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термічні та хімічні опіки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A614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20.4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1354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T20-T32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2AA0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FCF1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619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FF5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0929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6D6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D2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62A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EE4CDC" w:rsidRPr="007B2000" w14:paraId="798D4600" w14:textId="77777777" w:rsidTr="0073660B">
        <w:trPr>
          <w:trHeight w:val="27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BA70" w14:textId="77777777" w:rsidR="00EE4CDC" w:rsidRPr="007B2000" w:rsidRDefault="00EE4CDC" w:rsidP="00577B8D">
            <w:pPr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319A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20.5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D5C2" w14:textId="77777777" w:rsidR="00EE4CDC" w:rsidRPr="007B2000" w:rsidRDefault="00EE4CDC" w:rsidP="00577B8D">
            <w:pPr>
              <w:jc w:val="center"/>
              <w:rPr>
                <w:sz w:val="21"/>
                <w:szCs w:val="21"/>
                <w:lang w:val="uk-UA"/>
              </w:rPr>
            </w:pPr>
            <w:r w:rsidRPr="007B2000">
              <w:rPr>
                <w:sz w:val="21"/>
                <w:szCs w:val="21"/>
                <w:lang w:val="uk-UA"/>
              </w:rPr>
              <w:t>T36-T50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5422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254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B298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6895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DD3F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6773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BA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7AC" w14:textId="77777777" w:rsidR="00EE4CDC" w:rsidRPr="00317048" w:rsidRDefault="00EE4CDC" w:rsidP="0073660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14:paraId="3BC36A02" w14:textId="77777777" w:rsidR="00577B8D" w:rsidRPr="007B2000" w:rsidRDefault="00577B8D" w:rsidP="00577B8D">
      <w:pPr>
        <w:rPr>
          <w:sz w:val="22"/>
          <w:szCs w:val="22"/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6792"/>
        <w:gridCol w:w="6779"/>
      </w:tblGrid>
      <w:tr w:rsidR="00477AF5" w:rsidRPr="0053462C" w14:paraId="2987E127" w14:textId="77777777" w:rsidTr="0053462C">
        <w:trPr>
          <w:jc w:val="right"/>
        </w:trPr>
        <w:tc>
          <w:tcPr>
            <w:tcW w:w="6893" w:type="dxa"/>
            <w:shd w:val="clear" w:color="auto" w:fill="auto"/>
          </w:tcPr>
          <w:p w14:paraId="52C699E1" w14:textId="77777777" w:rsidR="00477AF5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3221</w:t>
            </w:r>
          </w:p>
        </w:tc>
        <w:tc>
          <w:tcPr>
            <w:tcW w:w="6894" w:type="dxa"/>
            <w:shd w:val="clear" w:color="auto" w:fill="auto"/>
          </w:tcPr>
          <w:p w14:paraId="280A2DB3" w14:textId="77777777" w:rsidR="00477AF5" w:rsidRPr="0053462C" w:rsidRDefault="00477AF5" w:rsidP="0053462C">
            <w:pPr>
              <w:jc w:val="right"/>
              <w:rPr>
                <w:bCs/>
                <w:lang w:val="uk-UA"/>
              </w:rPr>
            </w:pPr>
          </w:p>
        </w:tc>
      </w:tr>
    </w:tbl>
    <w:p w14:paraId="5CD566B0" w14:textId="2C90F804"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Крім того, </w:t>
      </w:r>
      <w:r w:rsidR="006E1F1B" w:rsidRPr="007B2000">
        <w:rPr>
          <w:sz w:val="22"/>
          <w:szCs w:val="22"/>
          <w:lang w:val="uk-UA"/>
        </w:rPr>
        <w:t xml:space="preserve">кількість </w:t>
      </w:r>
      <w:r w:rsidRPr="007B2000">
        <w:rPr>
          <w:sz w:val="22"/>
          <w:szCs w:val="22"/>
          <w:lang w:val="uk-UA"/>
        </w:rPr>
        <w:t>хвор</w:t>
      </w:r>
      <w:r w:rsidR="00EA254F" w:rsidRPr="007B2000">
        <w:rPr>
          <w:sz w:val="22"/>
          <w:szCs w:val="22"/>
          <w:lang w:val="uk-UA"/>
        </w:rPr>
        <w:t>их</w:t>
      </w:r>
      <w:r w:rsidRPr="007B2000">
        <w:rPr>
          <w:sz w:val="22"/>
          <w:szCs w:val="22"/>
          <w:lang w:val="uk-UA"/>
        </w:rPr>
        <w:t>, які переведені в інші стаціонари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новонароджені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; з інфарктом міокарда 3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; особи, які госпіталізовано для обстеження та які виявилися здоровими 4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477AF5" w:rsidRPr="007B2000">
        <w:rPr>
          <w:sz w:val="22"/>
          <w:szCs w:val="22"/>
          <w:lang w:val="uk-UA"/>
        </w:rPr>
        <w:t>.</w:t>
      </w:r>
    </w:p>
    <w:p w14:paraId="01D15FC2" w14:textId="77777777" w:rsidR="00477AF5" w:rsidRPr="007B2000" w:rsidRDefault="00477AF5" w:rsidP="00577B8D">
      <w:pPr>
        <w:jc w:val="both"/>
        <w:rPr>
          <w:sz w:val="22"/>
          <w:szCs w:val="22"/>
          <w:lang w:val="uk-UA"/>
        </w:rPr>
      </w:pPr>
    </w:p>
    <w:p w14:paraId="58534594" w14:textId="77777777" w:rsidR="00577B8D" w:rsidRPr="007B2000" w:rsidRDefault="00577B8D" w:rsidP="00577B8D">
      <w:pPr>
        <w:pStyle w:val="30"/>
        <w:outlineLvl w:val="2"/>
        <w:sectPr w:rsidR="00577B8D" w:rsidRPr="007B2000" w:rsidSect="00456603">
          <w:pgSz w:w="15840" w:h="12240" w:orient="landscape"/>
          <w:pgMar w:top="567" w:right="851" w:bottom="567" w:left="1418" w:header="709" w:footer="709" w:gutter="0"/>
          <w:cols w:space="709"/>
        </w:sectPr>
      </w:pPr>
    </w:p>
    <w:p w14:paraId="0DA13023" w14:textId="77777777" w:rsidR="00577B8D" w:rsidRPr="007B2000" w:rsidRDefault="00577B8D" w:rsidP="00577B8D">
      <w:pPr>
        <w:rPr>
          <w:lang w:val="uk-UA"/>
        </w:rPr>
      </w:pPr>
    </w:p>
    <w:p w14:paraId="7BC0725F" w14:textId="77777777"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Із загальної кількості померлих новонароджених  померло в перші 0–6 діб після народження</w:t>
      </w:r>
    </w:p>
    <w:p w14:paraId="20F0A78A" w14:textId="77777777" w:rsidR="00577B8D" w:rsidRPr="007B2000" w:rsidRDefault="00577B8D" w:rsidP="00577B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35"/>
        <w:gridCol w:w="867"/>
        <w:gridCol w:w="600"/>
        <w:gridCol w:w="620"/>
        <w:gridCol w:w="1041"/>
        <w:gridCol w:w="1041"/>
        <w:gridCol w:w="1041"/>
        <w:gridCol w:w="1041"/>
        <w:gridCol w:w="1041"/>
        <w:gridCol w:w="1062"/>
        <w:gridCol w:w="1370"/>
        <w:gridCol w:w="1183"/>
        <w:gridCol w:w="1327"/>
      </w:tblGrid>
      <w:tr w:rsidR="005C63EE" w:rsidRPr="007B2000" w14:paraId="1071DA19" w14:textId="77777777">
        <w:tc>
          <w:tcPr>
            <w:tcW w:w="14625" w:type="dxa"/>
            <w:gridSpan w:val="13"/>
          </w:tcPr>
          <w:p w14:paraId="4B582AE1" w14:textId="50877279"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2</w:t>
            </w:r>
          </w:p>
        </w:tc>
      </w:tr>
      <w:tr w:rsidR="00577B8D" w:rsidRPr="007B2000" w14:paraId="2B7658E0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C8BB2F" w14:textId="77777777" w:rsidR="00577B8D" w:rsidRPr="007B2000" w:rsidRDefault="00577B8D" w:rsidP="00FF78F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EC92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D3F23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Маса тіла при народженні в грамах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7A2" w14:textId="77777777"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Із загальної кількості померлих</w:t>
            </w:r>
          </w:p>
        </w:tc>
      </w:tr>
      <w:tr w:rsidR="00462369" w:rsidRPr="00AA0940" w14:paraId="2FC0234C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3C5B6B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C141B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EC0995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до 500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84E54" w14:textId="77777777" w:rsidR="00462369" w:rsidRPr="007B2000" w:rsidRDefault="00462369" w:rsidP="002F36C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1C501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1000-1499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FA50F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1500-1999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C074B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2000-2499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08FBB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2500-2999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6B759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3000-3499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B6F0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3500 і більше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AD45B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недоношені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15F41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 в перші 0-24 години після народження</w:t>
            </w:r>
          </w:p>
        </w:tc>
      </w:tr>
      <w:tr w:rsidR="00462369" w:rsidRPr="007B2000" w14:paraId="099880F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2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16D68D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1C50C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6157DF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74B8E3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5C31D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B29E5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3016A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A4DCC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7628D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C9416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9FA2A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F05DC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 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09246" w14:textId="77777777"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 г і більше</w:t>
            </w:r>
          </w:p>
        </w:tc>
      </w:tr>
      <w:tr w:rsidR="00462369" w:rsidRPr="007B2000" w14:paraId="4C0AFEF6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984F2F" w14:textId="77777777" w:rsidR="00462369" w:rsidRPr="007B2000" w:rsidRDefault="00DA5626" w:rsidP="00DA562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ru-RU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948C" w14:textId="77777777"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A96380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5AF887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F86E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864D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FF0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B640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613B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62C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BBFF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2B3" w14:textId="77777777"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576F" w14:textId="77777777"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462369" w:rsidRPr="007B2000" w14:paraId="27B6890B" w14:textId="77777777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E401B3" w14:textId="77777777"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42B" w14:textId="77777777"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D24DED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0461CD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D41B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F975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DBD7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94E3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6A68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FC7C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16AF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84F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547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62369" w:rsidRPr="007B2000" w14:paraId="7BF5FF61" w14:textId="77777777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B43567" w14:textId="77777777"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   </w:t>
            </w:r>
          </w:p>
          <w:p w14:paraId="3C71720E" w14:textId="77777777"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сільські жителі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616B" w14:textId="77777777"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3A02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4D66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0078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133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20B1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4DC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4E9B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4C3F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1914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E86A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DD4F" w14:textId="77777777"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27532AB8" w14:textId="77777777"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14:paraId="3C9A9FB3" w14:textId="77777777"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14:paraId="12ED5B1D" w14:textId="77777777"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569"/>
      </w:tblGrid>
      <w:tr w:rsidR="005C63EE" w:rsidRPr="007B2000" w14:paraId="7849B476" w14:textId="77777777">
        <w:tc>
          <w:tcPr>
            <w:tcW w:w="14668" w:type="dxa"/>
          </w:tcPr>
          <w:p w14:paraId="36CD2D25" w14:textId="77777777"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3</w:t>
            </w:r>
          </w:p>
        </w:tc>
      </w:tr>
    </w:tbl>
    <w:p w14:paraId="3E9D12C5" w14:textId="55707D72" w:rsidR="00B23E28" w:rsidRDefault="003B566E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померлих</w:t>
      </w:r>
      <w:r w:rsidR="00577B8D" w:rsidRPr="007B2000">
        <w:rPr>
          <w:sz w:val="22"/>
          <w:szCs w:val="22"/>
          <w:lang w:val="uk-UA"/>
        </w:rPr>
        <w:t xml:space="preserve"> в перші 0-24 години після госпіталізації дітей віком до 1 року (без померлих у перші 0-24 години після народження)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577B8D" w:rsidRPr="007B2000">
        <w:rPr>
          <w:sz w:val="22"/>
          <w:szCs w:val="22"/>
          <w:lang w:val="uk-UA"/>
        </w:rPr>
        <w:t xml:space="preserve">, </w:t>
      </w:r>
    </w:p>
    <w:p w14:paraId="2AE5EBCE" w14:textId="4C1F7ADF"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у тому числі від пневмонії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477AF5" w:rsidRPr="007B2000">
        <w:rPr>
          <w:sz w:val="22"/>
          <w:szCs w:val="22"/>
          <w:lang w:val="uk-UA"/>
        </w:rPr>
        <w:t>.</w:t>
      </w:r>
    </w:p>
    <w:p w14:paraId="51940850" w14:textId="77777777"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14:paraId="370FD408" w14:textId="77777777"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53462C" w14:paraId="0515C75F" w14:textId="77777777" w:rsidTr="0053462C">
        <w:tc>
          <w:tcPr>
            <w:tcW w:w="7392" w:type="dxa"/>
            <w:shd w:val="clear" w:color="auto" w:fill="auto"/>
          </w:tcPr>
          <w:p w14:paraId="7546111E" w14:textId="77777777" w:rsidR="005C63EE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ru-RU"/>
              </w:rPr>
              <w:t>Таблиця 322</w:t>
            </w:r>
            <w:r w:rsidRPr="0053462C">
              <w:rPr>
                <w:b/>
                <w:bCs/>
                <w:lang w:val="uk-UA"/>
              </w:rPr>
              <w:t>4</w:t>
            </w:r>
          </w:p>
        </w:tc>
        <w:tc>
          <w:tcPr>
            <w:tcW w:w="7393" w:type="dxa"/>
            <w:shd w:val="clear" w:color="auto" w:fill="auto"/>
          </w:tcPr>
          <w:p w14:paraId="1C0BA06A" w14:textId="77777777" w:rsidR="005C63EE" w:rsidRPr="0053462C" w:rsidRDefault="005C63EE" w:rsidP="0053462C">
            <w:pPr>
              <w:jc w:val="right"/>
              <w:rPr>
                <w:b/>
                <w:bCs/>
                <w:lang w:val="uk-UA"/>
              </w:rPr>
            </w:pPr>
          </w:p>
        </w:tc>
      </w:tr>
    </w:tbl>
    <w:p w14:paraId="2F8E3837" w14:textId="67D97C32" w:rsidR="002E4FC8" w:rsidRPr="007B2000" w:rsidRDefault="00652BB6" w:rsidP="002E4FC8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</w:t>
      </w:r>
      <w:r w:rsidR="00B70AC2" w:rsidRPr="007B2000">
        <w:rPr>
          <w:b w:val="0"/>
        </w:rPr>
        <w:t>ількість хворих, які надійшл</w:t>
      </w:r>
      <w:r w:rsidR="00EC0062" w:rsidRPr="007B2000">
        <w:rPr>
          <w:b w:val="0"/>
        </w:rPr>
        <w:t xml:space="preserve">и </w:t>
      </w:r>
      <w:r w:rsidR="008E3394" w:rsidRPr="007B2000">
        <w:rPr>
          <w:b w:val="0"/>
        </w:rPr>
        <w:t>до стаціонару з інфарктом міокарда</w:t>
      </w:r>
      <w:r w:rsidR="00B70AC2" w:rsidRPr="007B2000">
        <w:rPr>
          <w:b w:val="0"/>
        </w:rPr>
        <w:t xml:space="preserve"> (крім пе</w:t>
      </w:r>
      <w:r w:rsidR="00EC0062" w:rsidRPr="007B2000">
        <w:rPr>
          <w:b w:val="0"/>
        </w:rPr>
        <w:t>реведених з інших стаціонарів)</w:t>
      </w:r>
      <w:r w:rsidR="008E3394" w:rsidRPr="007B2000">
        <w:rPr>
          <w:b w:val="0"/>
        </w:rPr>
        <w:t>, усього</w:t>
      </w:r>
      <w:r w:rsidR="00EC0062" w:rsidRPr="007B2000">
        <w:rPr>
          <w:b w:val="0"/>
        </w:rPr>
        <w:t xml:space="preserve"> 1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DB6C8A">
        <w:rPr>
          <w:u w:val="single"/>
        </w:rPr>
        <w:t>   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B70AC2" w:rsidRPr="007B2000">
        <w:rPr>
          <w:b w:val="0"/>
        </w:rPr>
        <w:t xml:space="preserve">, у тому числі в першу добу </w:t>
      </w:r>
      <w:r w:rsidR="002C7A72" w:rsidRPr="007B2000">
        <w:rPr>
          <w:b w:val="0"/>
        </w:rPr>
        <w:t xml:space="preserve">від початку захворювання </w:t>
      </w:r>
      <w:r w:rsidR="00EC0062" w:rsidRPr="007B2000">
        <w:rPr>
          <w:b w:val="0"/>
        </w:rPr>
        <w:t>2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DB6C8A">
        <w:rPr>
          <w:u w:val="single"/>
        </w:rPr>
        <w:t>   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E14ADF" w:rsidRPr="007B2000">
        <w:rPr>
          <w:b w:val="0"/>
        </w:rPr>
        <w:t>.</w:t>
      </w:r>
    </w:p>
    <w:p w14:paraId="7E0F725D" w14:textId="19D1525C" w:rsidR="00506489" w:rsidRPr="00506489" w:rsidRDefault="00652BB6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 xml:space="preserve">Кількість померлих в перші 0–24 години після госпіталізації, </w:t>
      </w:r>
      <w:r w:rsidR="00A66295" w:rsidRPr="007B2000">
        <w:rPr>
          <w:b w:val="0"/>
        </w:rPr>
        <w:t>в</w:t>
      </w:r>
      <w:r w:rsidRPr="007B2000">
        <w:rPr>
          <w:b w:val="0"/>
        </w:rPr>
        <w:t>сього</w:t>
      </w:r>
      <w:r w:rsidR="00E14ADF" w:rsidRPr="007B2000">
        <w:rPr>
          <w:b w:val="0"/>
        </w:rPr>
        <w:t xml:space="preserve"> </w:t>
      </w:r>
      <w:r w:rsidR="0095405E" w:rsidRPr="007B2000">
        <w:rPr>
          <w:b w:val="0"/>
        </w:rPr>
        <w:t xml:space="preserve">(з числа померлих </w:t>
      </w:r>
      <w:r w:rsidR="00F85357" w:rsidRPr="007B2000">
        <w:rPr>
          <w:b w:val="0"/>
        </w:rPr>
        <w:t>і</w:t>
      </w:r>
      <w:r w:rsidR="0095405E" w:rsidRPr="007B2000">
        <w:rPr>
          <w:b w:val="0"/>
        </w:rPr>
        <w:t>з рядка</w:t>
      </w:r>
      <w:r w:rsidR="008E3394" w:rsidRPr="007B2000">
        <w:rPr>
          <w:b w:val="0"/>
        </w:rPr>
        <w:t xml:space="preserve"> 1.0 графи 3 таблиці </w:t>
      </w:r>
      <w:r w:rsidR="008A0F74" w:rsidRPr="007B2000">
        <w:rPr>
          <w:b w:val="0"/>
        </w:rPr>
        <w:t>3220)</w:t>
      </w:r>
      <w:r w:rsidR="003A5E26" w:rsidRPr="007B2000">
        <w:rPr>
          <w:b w:val="0"/>
        </w:rPr>
        <w:t xml:space="preserve"> 3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DB6C8A">
        <w:rPr>
          <w:u w:val="single"/>
        </w:rPr>
        <w:t>   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2E4FC8" w:rsidRPr="007B2000">
        <w:rPr>
          <w:b w:val="0"/>
        </w:rPr>
        <w:t>,</w:t>
      </w:r>
      <w:r w:rsidRPr="007B2000">
        <w:rPr>
          <w:b w:val="0"/>
        </w:rPr>
        <w:t xml:space="preserve"> </w:t>
      </w:r>
    </w:p>
    <w:p w14:paraId="31A35891" w14:textId="5F8CB20D" w:rsidR="00506489" w:rsidRDefault="00652BB6" w:rsidP="008E3394">
      <w:pPr>
        <w:pStyle w:val="30"/>
        <w:jc w:val="both"/>
        <w:outlineLvl w:val="2"/>
        <w:rPr>
          <w:b w:val="0"/>
          <w:lang w:val="ru-RU"/>
        </w:rPr>
      </w:pPr>
      <w:r w:rsidRPr="007B2000">
        <w:rPr>
          <w:b w:val="0"/>
        </w:rPr>
        <w:t xml:space="preserve">з них від гострого інфаркту міокарда </w:t>
      </w:r>
      <w:r w:rsidR="00CD3E65" w:rsidRPr="007B2000">
        <w:rPr>
          <w:b w:val="0"/>
        </w:rPr>
        <w:t xml:space="preserve">(з числа померлих </w:t>
      </w:r>
      <w:r w:rsidR="008E3394" w:rsidRPr="007B2000">
        <w:rPr>
          <w:b w:val="0"/>
        </w:rPr>
        <w:t>і</w:t>
      </w:r>
      <w:r w:rsidR="00CD3E65" w:rsidRPr="007B2000">
        <w:rPr>
          <w:b w:val="0"/>
        </w:rPr>
        <w:t>з рядка</w:t>
      </w:r>
      <w:r w:rsidR="00C82605" w:rsidRPr="007B2000">
        <w:rPr>
          <w:b w:val="0"/>
        </w:rPr>
        <w:t xml:space="preserve"> 10.6 </w:t>
      </w:r>
      <w:r w:rsidR="008E3394" w:rsidRPr="007B2000">
        <w:rPr>
          <w:b w:val="0"/>
        </w:rPr>
        <w:t xml:space="preserve">графи 3 таблиці </w:t>
      </w:r>
      <w:r w:rsidR="00CD3E65" w:rsidRPr="007B2000">
        <w:rPr>
          <w:b w:val="0"/>
        </w:rPr>
        <w:t>3220)</w:t>
      </w:r>
      <w:r w:rsidR="00C82605" w:rsidRPr="007B2000">
        <w:rPr>
          <w:b w:val="0"/>
        </w:rPr>
        <w:t xml:space="preserve"> </w:t>
      </w:r>
      <w:r w:rsidR="003A5E26" w:rsidRPr="007B2000">
        <w:rPr>
          <w:b w:val="0"/>
        </w:rPr>
        <w:t>4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DB6C8A">
        <w:rPr>
          <w:u w:val="single"/>
        </w:rPr>
        <w:t>   </w:t>
      </w:r>
      <w:r w:rsidR="00506489" w:rsidRPr="00506489">
        <w:rPr>
          <w:u w:val="single"/>
        </w:rPr>
        <w:t> </w:t>
      </w:r>
      <w:r w:rsidR="00506489">
        <w:rPr>
          <w:b w:val="0"/>
          <w:lang w:val="ru-RU"/>
        </w:rPr>
        <w:t xml:space="preserve"> </w:t>
      </w:r>
      <w:r w:rsidR="008E3394" w:rsidRPr="007B2000">
        <w:rPr>
          <w:b w:val="0"/>
        </w:rPr>
        <w:t>.</w:t>
      </w:r>
    </w:p>
    <w:p w14:paraId="6289730A" w14:textId="58A5D634" w:rsidR="00577B8D" w:rsidRPr="007B2000" w:rsidRDefault="00F85357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Кількість</w:t>
      </w:r>
      <w:r w:rsidR="008E3394" w:rsidRPr="007B2000">
        <w:rPr>
          <w:b w:val="0"/>
        </w:rPr>
        <w:t xml:space="preserve"> дітей віком 0-17 років включно</w:t>
      </w:r>
      <w:r w:rsidRPr="007B2000">
        <w:rPr>
          <w:b w:val="0"/>
        </w:rPr>
        <w:t>, які померли</w:t>
      </w:r>
      <w:r w:rsidR="008E3394" w:rsidRPr="007B2000">
        <w:rPr>
          <w:b w:val="0"/>
        </w:rPr>
        <w:t xml:space="preserve"> у перші 0-24 години після госпіталізації, </w:t>
      </w:r>
      <w:r w:rsidR="00A66295" w:rsidRPr="007B2000">
        <w:rPr>
          <w:b w:val="0"/>
        </w:rPr>
        <w:t>в</w:t>
      </w:r>
      <w:r w:rsidR="008E3394" w:rsidRPr="007B2000">
        <w:rPr>
          <w:b w:val="0"/>
        </w:rPr>
        <w:t>сього (із рядка 1.0 графи 7 таблиці 3220) 5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DB6C8A">
        <w:rPr>
          <w:u w:val="single"/>
        </w:rPr>
        <w:t>   </w:t>
      </w:r>
      <w:r w:rsidR="00506489" w:rsidRPr="00506489">
        <w:rPr>
          <w:u w:val="single"/>
        </w:rPr>
        <w:t> </w:t>
      </w:r>
      <w:r w:rsidR="00506489">
        <w:rPr>
          <w:b w:val="0"/>
          <w:lang w:val="ru-RU"/>
        </w:rPr>
        <w:t xml:space="preserve"> </w:t>
      </w:r>
      <w:r w:rsidR="008E3394" w:rsidRPr="007B2000">
        <w:rPr>
          <w:b w:val="0"/>
        </w:rPr>
        <w:t>.</w:t>
      </w:r>
    </w:p>
    <w:p w14:paraId="4E0F2198" w14:textId="77777777" w:rsidR="00B70AC2" w:rsidRPr="007B2000" w:rsidRDefault="00B70AC2" w:rsidP="008E3394">
      <w:pPr>
        <w:jc w:val="both"/>
        <w:rPr>
          <w:lang w:val="uk-UA"/>
        </w:rPr>
      </w:pPr>
    </w:p>
    <w:p w14:paraId="3588B1B1" w14:textId="77777777" w:rsidR="00B70AC2" w:rsidRPr="007B2000" w:rsidRDefault="00B70AC2" w:rsidP="00B70AC2">
      <w:pPr>
        <w:rPr>
          <w:lang w:val="uk-UA"/>
        </w:rPr>
      </w:pPr>
    </w:p>
    <w:p w14:paraId="5815953D" w14:textId="77777777" w:rsidR="00B70AC2" w:rsidRPr="007B2000" w:rsidRDefault="00B70AC2" w:rsidP="00B70AC2">
      <w:pPr>
        <w:rPr>
          <w:lang w:val="uk-UA"/>
        </w:rPr>
      </w:pPr>
    </w:p>
    <w:p w14:paraId="4F0B1901" w14:textId="77777777" w:rsidR="00CD3E65" w:rsidRPr="007B2000" w:rsidRDefault="00CD3E65" w:rsidP="00B70AC2">
      <w:pPr>
        <w:rPr>
          <w:lang w:val="uk-UA"/>
        </w:rPr>
      </w:pPr>
    </w:p>
    <w:p w14:paraId="77CB1F04" w14:textId="77777777" w:rsidR="00CD3E65" w:rsidRPr="007B2000" w:rsidRDefault="00CD3E65" w:rsidP="00B70AC2">
      <w:pPr>
        <w:rPr>
          <w:lang w:val="uk-UA"/>
        </w:rPr>
      </w:pPr>
    </w:p>
    <w:p w14:paraId="4671CC9F" w14:textId="77777777" w:rsidR="00CD3E65" w:rsidRPr="007B2000" w:rsidRDefault="00CD3E65" w:rsidP="00B70AC2">
      <w:pPr>
        <w:rPr>
          <w:lang w:val="uk-UA"/>
        </w:rPr>
      </w:pPr>
    </w:p>
    <w:p w14:paraId="16C3C675" w14:textId="77777777" w:rsidR="00CD3E65" w:rsidRPr="007B2000" w:rsidRDefault="00CD3E65" w:rsidP="00B70AC2">
      <w:pPr>
        <w:rPr>
          <w:lang w:val="uk-UA"/>
        </w:rPr>
      </w:pPr>
    </w:p>
    <w:p w14:paraId="6FA1300C" w14:textId="77777777" w:rsidR="00CD3E65" w:rsidRPr="007B2000" w:rsidRDefault="00CD3E65" w:rsidP="00B70AC2">
      <w:pPr>
        <w:rPr>
          <w:lang w:val="uk-UA"/>
        </w:rPr>
      </w:pPr>
    </w:p>
    <w:p w14:paraId="15BD2962" w14:textId="77777777" w:rsidR="00CD3E65" w:rsidRPr="007B2000" w:rsidRDefault="00CD3E65" w:rsidP="00B70AC2">
      <w:pPr>
        <w:rPr>
          <w:lang w:val="uk-UA"/>
        </w:rPr>
      </w:pPr>
    </w:p>
    <w:p w14:paraId="14E9532B" w14:textId="77777777" w:rsidR="00CD3E65" w:rsidRPr="007B2000" w:rsidRDefault="00CD3E65" w:rsidP="00B70AC2">
      <w:pPr>
        <w:rPr>
          <w:lang w:val="uk-UA"/>
        </w:rPr>
      </w:pPr>
    </w:p>
    <w:p w14:paraId="562865CC" w14:textId="77777777" w:rsidR="00CD3E65" w:rsidRPr="007B2000" w:rsidRDefault="00CD3E65" w:rsidP="00B70AC2">
      <w:pPr>
        <w:rPr>
          <w:lang w:val="uk-UA"/>
        </w:rPr>
      </w:pPr>
    </w:p>
    <w:p w14:paraId="66D62065" w14:textId="77777777" w:rsidR="00CD3E65" w:rsidRPr="007B2000" w:rsidRDefault="00CD3E65" w:rsidP="00B70AC2">
      <w:pPr>
        <w:rPr>
          <w:lang w:val="uk-UA"/>
        </w:rPr>
      </w:pPr>
    </w:p>
    <w:p w14:paraId="3FA5A200" w14:textId="77777777" w:rsidR="00CD3E65" w:rsidRPr="007B2000" w:rsidRDefault="00CD3E65" w:rsidP="00B70AC2">
      <w:pPr>
        <w:rPr>
          <w:lang w:val="uk-UA"/>
        </w:rPr>
      </w:pPr>
    </w:p>
    <w:p w14:paraId="5044B5A3" w14:textId="77777777" w:rsidR="00577B8D" w:rsidRPr="007B2000" w:rsidRDefault="00577B8D" w:rsidP="00577B8D">
      <w:pPr>
        <w:rPr>
          <w:lang w:val="uk-UA"/>
        </w:rPr>
      </w:pPr>
    </w:p>
    <w:p w14:paraId="76F90DAC" w14:textId="77777777" w:rsidR="00577B8D" w:rsidRPr="007B2000" w:rsidRDefault="00EA254F" w:rsidP="00577B8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Склад</w:t>
      </w:r>
      <w:r w:rsidR="00577B8D" w:rsidRPr="007B2000">
        <w:rPr>
          <w:b/>
          <w:bCs/>
          <w:sz w:val="24"/>
          <w:szCs w:val="24"/>
          <w:lang w:val="uk-UA"/>
        </w:rPr>
        <w:t xml:space="preserve"> хворих новонароджених, які надійшли</w:t>
      </w:r>
      <w:r w:rsidR="00B1189F" w:rsidRPr="007B2000">
        <w:rPr>
          <w:b/>
          <w:bCs/>
          <w:sz w:val="24"/>
          <w:szCs w:val="24"/>
          <w:lang w:val="uk-UA"/>
        </w:rPr>
        <w:t>,</w:t>
      </w:r>
      <w:r w:rsidR="00577B8D" w:rsidRPr="007B2000">
        <w:rPr>
          <w:b/>
          <w:bCs/>
          <w:sz w:val="24"/>
          <w:szCs w:val="24"/>
          <w:lang w:val="uk-UA"/>
        </w:rPr>
        <w:t xml:space="preserve"> віком 0-6 діб життя та результати їх лікування</w:t>
      </w:r>
      <w:r w:rsidRPr="007B2000">
        <w:rPr>
          <w:b/>
          <w:bCs/>
          <w:sz w:val="24"/>
          <w:szCs w:val="24"/>
          <w:lang w:val="uk-UA"/>
        </w:rPr>
        <w:t xml:space="preserve"> (кількість)</w:t>
      </w:r>
      <w:r w:rsidR="00577B8D" w:rsidRPr="007B2000">
        <w:rPr>
          <w:b/>
          <w:bCs/>
          <w:sz w:val="24"/>
          <w:szCs w:val="24"/>
          <w:lang w:val="uk-UA"/>
        </w:rPr>
        <w:t xml:space="preserve"> 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53462C" w14:paraId="7A3DB2F3" w14:textId="77777777" w:rsidTr="0053462C">
        <w:tc>
          <w:tcPr>
            <w:tcW w:w="7392" w:type="dxa"/>
            <w:shd w:val="clear" w:color="auto" w:fill="auto"/>
          </w:tcPr>
          <w:p w14:paraId="4B8E690F" w14:textId="77777777"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</w:t>
            </w:r>
            <w:r w:rsidRPr="0053462C">
              <w:rPr>
                <w:b/>
                <w:bCs/>
              </w:rPr>
              <w:t>22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7393" w:type="dxa"/>
            <w:shd w:val="clear" w:color="auto" w:fill="auto"/>
          </w:tcPr>
          <w:p w14:paraId="31613BBE" w14:textId="77777777"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14:paraId="2C0706B2" w14:textId="77777777" w:rsidR="0053462C" w:rsidRPr="0053462C" w:rsidRDefault="0053462C" w:rsidP="0053462C">
      <w:pPr>
        <w:rPr>
          <w:vanish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689"/>
        <w:gridCol w:w="1240"/>
        <w:gridCol w:w="1656"/>
        <w:gridCol w:w="966"/>
        <w:gridCol w:w="2068"/>
        <w:gridCol w:w="1656"/>
        <w:gridCol w:w="828"/>
        <w:gridCol w:w="1904"/>
      </w:tblGrid>
      <w:tr w:rsidR="00577B8D" w:rsidRPr="00AA0940" w14:paraId="463A0526" w14:textId="77777777">
        <w:trPr>
          <w:cantSplit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9C3A" w14:textId="6D17613B" w:rsidR="00577B8D" w:rsidRPr="007B2000" w:rsidRDefault="00577B8D" w:rsidP="00FF78FA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хвороб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E3471" w14:textId="77777777" w:rsidR="00577B8D" w:rsidRPr="007B2000" w:rsidRDefault="00577B8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7E95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Шифр </w:t>
            </w:r>
          </w:p>
          <w:p w14:paraId="7FEB086B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відповідно </w:t>
            </w:r>
          </w:p>
          <w:p w14:paraId="76AEFF75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до </w:t>
            </w:r>
          </w:p>
          <w:p w14:paraId="328B1ED2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МКХ-10</w:t>
            </w:r>
          </w:p>
        </w:tc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26BF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до 1000 г (500-999)</w:t>
            </w: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39AA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1000 г і більше</w:t>
            </w:r>
          </w:p>
        </w:tc>
      </w:tr>
      <w:tr w:rsidR="00577B8D" w:rsidRPr="007B2000" w14:paraId="10D4480E" w14:textId="77777777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6D34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3B08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543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FA2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14:paraId="2E0440F4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хворих у перші</w:t>
            </w:r>
          </w:p>
          <w:p w14:paraId="743CA814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067E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FA19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14:paraId="5E696141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хворих у перші </w:t>
            </w:r>
          </w:p>
          <w:p w14:paraId="0BC4E218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6047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</w:tr>
      <w:tr w:rsidR="00577B8D" w:rsidRPr="00AA0940" w14:paraId="07487FEA" w14:textId="77777777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06C5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8A8F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655F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3B0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56ED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A096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</w:p>
          <w:p w14:paraId="159E4FD8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D188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3DB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56AA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</w:t>
            </w:r>
          </w:p>
          <w:p w14:paraId="18AB8636" w14:textId="77777777"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</w:tr>
      <w:tr w:rsidR="00577B8D" w:rsidRPr="007B2000" w14:paraId="21CF613E" w14:textId="77777777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3A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FCC5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DB86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1E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8B5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A9A6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C60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DC1F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4A8" w14:textId="77777777"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577B8D" w:rsidRPr="007B2000" w14:paraId="6F65CAD2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43B1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Усього дітей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B1AC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B30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A20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1080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E527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DD2A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5F7C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FFF8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44E03192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2B3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 в них захворюван</w:t>
            </w:r>
            <w:r w:rsidR="00EF1E99" w:rsidRPr="007B2000">
              <w:rPr>
                <w:lang w:val="uk-UA"/>
              </w:rPr>
              <w:t>ня</w:t>
            </w:r>
            <w:r w:rsidRPr="007B2000">
              <w:rPr>
                <w:lang w:val="uk-UA"/>
              </w:rPr>
              <w:t>:</w:t>
            </w:r>
          </w:p>
          <w:p w14:paraId="65F9F2F8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гострі респіраторні інфекції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FB0C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C4DE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J00-J06,</w:t>
            </w:r>
          </w:p>
          <w:p w14:paraId="52663364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J20-J22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6CC1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165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BE4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CF9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A88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65A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247ED119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96F0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 пневмонії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A6A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7D8F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J12-J16, J18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3C0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DD90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8480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FC43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768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7E4B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C76CE" w:rsidRPr="007B2000" w14:paraId="3BDA0E23" w14:textId="77777777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7B5C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інфекції шкіри та підшкірної    </w:t>
            </w:r>
          </w:p>
          <w:p w14:paraId="1C1132A5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клітковини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09C96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40C9F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L00-L08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4F957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E66AE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60697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79F7B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F63F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C8A15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1C603979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BA2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уроджені аномалії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44E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CEA1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Q00-Q99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DC77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A33D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51D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AE16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790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D99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594F7C07" w14:textId="77777777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9DD7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внутрішньочерепна пологова </w:t>
            </w:r>
          </w:p>
          <w:p w14:paraId="64791480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травма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452B6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5CC48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AE0E3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25289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52517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CBC98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BF9D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DB402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C76CE" w:rsidRPr="007B2000" w14:paraId="6E168F21" w14:textId="77777777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60770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пологові травми централь-     </w:t>
            </w:r>
          </w:p>
          <w:p w14:paraId="546826EF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ної та периферичної нервової</w:t>
            </w:r>
          </w:p>
          <w:p w14:paraId="3AAA7119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системи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1907E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10565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P11, Р14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8C271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3F38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E1CD5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52140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501E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36DC3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C76CE" w:rsidRPr="007B2000" w14:paraId="7379C8A1" w14:textId="77777777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DD527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внутрішньоматкова гіпоксія та </w:t>
            </w:r>
          </w:p>
          <w:p w14:paraId="60673639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асфіксія під час пологів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808B0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23BED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Р20-Р21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1D3D4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858F7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9B367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44EB0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B685E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F9AFD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C76CE" w:rsidRPr="007B2000" w14:paraId="31DD8989" w14:textId="77777777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2B7E9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синдром дихальних розладів     </w:t>
            </w:r>
          </w:p>
          <w:p w14:paraId="43261D04" w14:textId="77777777"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та інші респіраторні стани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40536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8AB87" w14:textId="77777777"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P22, P24-P28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93BC0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60932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B91D7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6B44D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FEDF3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86668" w14:textId="77777777"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2DA6DD66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19E0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r w:rsidR="00B1189F" w:rsidRPr="007B2000">
              <w:rPr>
                <w:lang w:val="uk-UA"/>
              </w:rPr>
              <w:t>у</w:t>
            </w:r>
            <w:r w:rsidRPr="007B2000">
              <w:rPr>
                <w:lang w:val="uk-UA"/>
              </w:rPr>
              <w:t>роджені пневмонії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654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B7F2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9A2C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9353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D567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D318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112B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631B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4734D647" w14:textId="77777777" w:rsidTr="005C76CE">
        <w:trPr>
          <w:trHeight w:val="45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85CAE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інфекції, специфічні для пери-   </w:t>
            </w:r>
          </w:p>
          <w:p w14:paraId="0B587C1F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натального періоду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E5CF2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085C8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P35, P37-P39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929A5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F4634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5199F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4D5C7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A3E95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FCDB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7DE70355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CFB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сепсис новонароджених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4533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6B1A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996A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509A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D64C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FDD9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3850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DAC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74C39D55" w14:textId="77777777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C865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гемолітична хвороба  новонарод-   </w:t>
            </w:r>
          </w:p>
          <w:p w14:paraId="684F8F8C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женого, зумовлена ізоімунізацією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EB4A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5245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P55, Р56, Р57.0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F97B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A69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F92F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E26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BFB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F6C4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77B8D" w:rsidRPr="007B2000" w14:paraId="4994A04A" w14:textId="77777777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7CF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хвороби плоду та </w:t>
            </w:r>
          </w:p>
          <w:p w14:paraId="0139027B" w14:textId="77777777"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новонародженого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D798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8A75" w14:textId="77777777"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7E3C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92E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F8B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9C6D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CEC6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F37" w14:textId="77777777"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65D61285" w14:textId="77777777" w:rsidR="00577B8D" w:rsidRPr="007B2000" w:rsidRDefault="00577B8D" w:rsidP="00577B8D">
      <w:pPr>
        <w:rPr>
          <w:sz w:val="16"/>
          <w:szCs w:val="16"/>
          <w:lang w:val="uk-UA"/>
        </w:rPr>
      </w:pPr>
    </w:p>
    <w:p w14:paraId="609157C6" w14:textId="77777777" w:rsidR="00577B8D" w:rsidRPr="007B2000" w:rsidRDefault="00577B8D" w:rsidP="00577B8D">
      <w:pPr>
        <w:rPr>
          <w:lang w:val="uk-UA"/>
        </w:rPr>
      </w:pPr>
      <w:r w:rsidRPr="007B2000">
        <w:rPr>
          <w:lang w:val="uk-UA"/>
        </w:rPr>
        <w:t>* Заповнюють лікувально-профілактичні заклади, у які надійшли діти віком 0-6 діб, включаючи переведених з пологового відділення даного закладу.</w:t>
      </w:r>
    </w:p>
    <w:p w14:paraId="42E13081" w14:textId="77777777" w:rsidR="00577B8D" w:rsidRPr="007B2000" w:rsidRDefault="00577B8D" w:rsidP="00577B8D">
      <w:pPr>
        <w:pStyle w:val="2"/>
        <w:outlineLvl w:val="1"/>
        <w:rPr>
          <w:sz w:val="21"/>
          <w:szCs w:val="21"/>
        </w:rPr>
      </w:pPr>
    </w:p>
    <w:p w14:paraId="540E9C14" w14:textId="77777777" w:rsidR="006276B7" w:rsidRPr="007B2000" w:rsidRDefault="006276B7" w:rsidP="006276B7">
      <w:pPr>
        <w:rPr>
          <w:lang w:val="uk-UA"/>
        </w:rPr>
      </w:pPr>
    </w:p>
    <w:p w14:paraId="4F869597" w14:textId="77777777" w:rsidR="006276B7" w:rsidRPr="007B2000" w:rsidRDefault="006276B7" w:rsidP="006276B7">
      <w:pPr>
        <w:rPr>
          <w:lang w:val="uk-UA"/>
        </w:rPr>
      </w:pPr>
    </w:p>
    <w:p w14:paraId="79259207" w14:textId="77777777" w:rsidR="006276B7" w:rsidRPr="007B2000" w:rsidRDefault="006276B7" w:rsidP="006276B7">
      <w:pPr>
        <w:rPr>
          <w:lang w:val="uk-UA"/>
        </w:rPr>
      </w:pPr>
    </w:p>
    <w:p w14:paraId="315FFE05" w14:textId="77777777" w:rsidR="006276B7" w:rsidRPr="007B2000" w:rsidRDefault="006276B7" w:rsidP="006276B7">
      <w:pPr>
        <w:rPr>
          <w:lang w:val="uk-UA"/>
        </w:rPr>
      </w:pPr>
    </w:p>
    <w:p w14:paraId="4AA0D9D0" w14:textId="77777777" w:rsidR="006276B7" w:rsidRPr="007B2000" w:rsidRDefault="006276B7" w:rsidP="006276B7">
      <w:pPr>
        <w:rPr>
          <w:lang w:val="uk-UA"/>
        </w:rPr>
      </w:pPr>
    </w:p>
    <w:p w14:paraId="17D0CBCB" w14:textId="77777777" w:rsidR="006276B7" w:rsidRPr="007B2000" w:rsidRDefault="006276B7" w:rsidP="00577B8D">
      <w:pPr>
        <w:pStyle w:val="2"/>
        <w:outlineLvl w:val="1"/>
        <w:rPr>
          <w:sz w:val="22"/>
          <w:szCs w:val="22"/>
        </w:rPr>
      </w:pPr>
    </w:p>
    <w:p w14:paraId="4026EC4F" w14:textId="77777777" w:rsidR="003E3203" w:rsidRPr="007B2000" w:rsidRDefault="003E3203" w:rsidP="003E3203">
      <w:pPr>
        <w:rPr>
          <w:lang w:val="uk-UA"/>
        </w:rPr>
      </w:pPr>
    </w:p>
    <w:p w14:paraId="30446A11" w14:textId="77777777" w:rsidR="003E3203" w:rsidRPr="007B2000" w:rsidRDefault="003E3203" w:rsidP="003E3203">
      <w:pPr>
        <w:rPr>
          <w:lang w:val="uk-UA"/>
        </w:rPr>
      </w:pPr>
    </w:p>
    <w:p w14:paraId="4BA5E012" w14:textId="77777777" w:rsidR="00577B8D" w:rsidRPr="007B2000" w:rsidRDefault="00577B8D" w:rsidP="00577B8D">
      <w:pPr>
        <w:pStyle w:val="2"/>
        <w:outlineLvl w:val="1"/>
        <w:rPr>
          <w:sz w:val="22"/>
          <w:szCs w:val="22"/>
        </w:rPr>
      </w:pPr>
      <w:r w:rsidRPr="007B2000">
        <w:rPr>
          <w:sz w:val="22"/>
          <w:szCs w:val="22"/>
        </w:rPr>
        <w:t>Трансфузії крові, її компонентів, препаратів та кровозамінних рідин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53462C" w14:paraId="7B60AE2F" w14:textId="77777777" w:rsidTr="0053462C">
        <w:tc>
          <w:tcPr>
            <w:tcW w:w="7392" w:type="dxa"/>
            <w:shd w:val="clear" w:color="auto" w:fill="auto"/>
          </w:tcPr>
          <w:p w14:paraId="359200D6" w14:textId="77777777"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</w:rPr>
              <w:t>Таблиця 3</w:t>
            </w:r>
            <w:r w:rsidRPr="0053462C">
              <w:rPr>
                <w:b/>
                <w:bCs/>
                <w:lang w:val="uk-UA"/>
              </w:rPr>
              <w:t>300</w:t>
            </w:r>
          </w:p>
        </w:tc>
        <w:tc>
          <w:tcPr>
            <w:tcW w:w="7393" w:type="dxa"/>
            <w:shd w:val="clear" w:color="auto" w:fill="auto"/>
          </w:tcPr>
          <w:p w14:paraId="3D36D39B" w14:textId="77777777"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14:paraId="470728DA" w14:textId="77777777"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14:paraId="78B6FCB2" w14:textId="77777777" w:rsidR="003E3203" w:rsidRPr="007B2000" w:rsidRDefault="003E3203" w:rsidP="00577B8D">
      <w:pPr>
        <w:jc w:val="both"/>
        <w:rPr>
          <w:sz w:val="21"/>
          <w:szCs w:val="21"/>
          <w:lang w:val="uk-UA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8"/>
        <w:gridCol w:w="980"/>
        <w:gridCol w:w="1430"/>
        <w:gridCol w:w="1430"/>
        <w:gridCol w:w="1620"/>
        <w:gridCol w:w="1648"/>
        <w:gridCol w:w="1648"/>
        <w:gridCol w:w="1260"/>
      </w:tblGrid>
      <w:tr w:rsidR="003E3203" w:rsidRPr="0053462C" w14:paraId="6BB56330" w14:textId="77777777" w:rsidTr="0053462C">
        <w:trPr>
          <w:trHeight w:val="458"/>
        </w:trPr>
        <w:tc>
          <w:tcPr>
            <w:tcW w:w="4728" w:type="dxa"/>
            <w:vMerge w:val="restart"/>
            <w:shd w:val="clear" w:color="auto" w:fill="auto"/>
            <w:vAlign w:val="center"/>
          </w:tcPr>
          <w:p w14:paraId="1F094023" w14:textId="34F9F431" w:rsidR="003E3203" w:rsidRPr="0053462C" w:rsidRDefault="003E3203" w:rsidP="00FF78FA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14:paraId="40EE41C7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</w:t>
            </w:r>
          </w:p>
          <w:p w14:paraId="0F5E3893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14:paraId="2CAD2B9B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Перелито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14:paraId="0A6EA8BC" w14:textId="77777777" w:rsidR="003E3203" w:rsidRPr="0053462C" w:rsidRDefault="00803DCE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 xml:space="preserve">Кількість проведених </w:t>
            </w:r>
            <w:r w:rsidR="003E3203"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14:paraId="524BFC74" w14:textId="77777777" w:rsidR="003E3203" w:rsidRPr="0053462C" w:rsidRDefault="0045419B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яким проведено</w:t>
            </w:r>
            <w:r w:rsidR="003E3203" w:rsidRPr="0053462C">
              <w:rPr>
                <w:b/>
                <w:lang w:val="uk-UA"/>
              </w:rPr>
              <w:t xml:space="preserve"> трансфузії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14:paraId="4820C4E8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у яких спостерігались ускладнення</w:t>
            </w:r>
          </w:p>
          <w:p w14:paraId="2C2EDF29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1D33EA6F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Померло</w:t>
            </w:r>
          </w:p>
        </w:tc>
      </w:tr>
      <w:tr w:rsidR="003E3203" w:rsidRPr="0053462C" w14:paraId="054217C7" w14:textId="77777777" w:rsidTr="0053462C">
        <w:trPr>
          <w:trHeight w:val="457"/>
        </w:trPr>
        <w:tc>
          <w:tcPr>
            <w:tcW w:w="4728" w:type="dxa"/>
            <w:vMerge/>
            <w:shd w:val="clear" w:color="auto" w:fill="auto"/>
            <w:vAlign w:val="center"/>
          </w:tcPr>
          <w:p w14:paraId="28AB117D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14:paraId="45CAB55D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0C9C792B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доз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9E12BED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літрів</w:t>
            </w:r>
          </w:p>
        </w:tc>
        <w:tc>
          <w:tcPr>
            <w:tcW w:w="1620" w:type="dxa"/>
            <w:vMerge/>
            <w:shd w:val="clear" w:color="auto" w:fill="auto"/>
          </w:tcPr>
          <w:p w14:paraId="7E5F23F9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14:paraId="22F3F17C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14:paraId="0383D66D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14:paraId="73C5C5CC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</w:tr>
      <w:tr w:rsidR="003E3203" w:rsidRPr="0053462C" w14:paraId="5AF4F779" w14:textId="77777777" w:rsidTr="0053462C">
        <w:trPr>
          <w:trHeight w:val="69"/>
        </w:trPr>
        <w:tc>
          <w:tcPr>
            <w:tcW w:w="4728" w:type="dxa"/>
            <w:shd w:val="clear" w:color="auto" w:fill="auto"/>
          </w:tcPr>
          <w:p w14:paraId="5396D9B9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980" w:type="dxa"/>
            <w:shd w:val="clear" w:color="auto" w:fill="auto"/>
          </w:tcPr>
          <w:p w14:paraId="5D2B8365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30" w:type="dxa"/>
            <w:shd w:val="clear" w:color="auto" w:fill="auto"/>
          </w:tcPr>
          <w:p w14:paraId="695C96D3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14:paraId="20131464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701FDD9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14:paraId="4274262E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14:paraId="7CE97CF6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246BE9CC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6</w:t>
            </w:r>
          </w:p>
        </w:tc>
      </w:tr>
      <w:tr w:rsidR="003E3203" w:rsidRPr="0053462C" w14:paraId="583F8DF7" w14:textId="77777777" w:rsidTr="00F134D8">
        <w:trPr>
          <w:trHeight w:val="69"/>
        </w:trPr>
        <w:tc>
          <w:tcPr>
            <w:tcW w:w="4728" w:type="dxa"/>
            <w:shd w:val="clear" w:color="auto" w:fill="auto"/>
          </w:tcPr>
          <w:p w14:paraId="02C6B7ED" w14:textId="77777777"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Кров ( консервована)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C8A9FD8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D22E369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0E7AF7A2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E7AB614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64A7E7E4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187812BC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738845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7C93208B" w14:textId="77777777" w:rsidTr="00F134D8">
        <w:trPr>
          <w:trHeight w:val="69"/>
        </w:trPr>
        <w:tc>
          <w:tcPr>
            <w:tcW w:w="4728" w:type="dxa"/>
            <w:shd w:val="clear" w:color="auto" w:fill="auto"/>
          </w:tcPr>
          <w:p w14:paraId="193620D6" w14:textId="77777777"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Компоненти крові, </w:t>
            </w:r>
            <w:r w:rsidR="0045419B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C967EFE" w14:textId="77777777"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4492BA87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4C0AA83B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FE4BB72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14F7E05B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0466B1AB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BA9FD8" w14:textId="77777777"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0E869775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33547719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   </w:t>
            </w: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 xml:space="preserve">еритроцитовмісні компоненти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A69C4A3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2.1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6A970CA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3D58CB7A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282D5D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4052A718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3DE12593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6B5ACA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65A15CE1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5C6D0D17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плазма свіжозаморожена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E9C096D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2.2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322897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7F017A04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B2E416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47E50AEA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38E094A4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B3250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3BF5C5C5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7A7518EC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відновлені з дози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94A193B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AB6E43F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455F0972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9FA3BF8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3FDB85F7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63AF2BA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2A4DC1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6A5CCFD1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5EB0FC8B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аферез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6D54281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2.4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7E6518D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0775EE7C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4AB588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1722FBE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34256F3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280BE3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580D3478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059D624A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кріопреципітат заморожений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1D070CD" w14:textId="77777777" w:rsidR="003E3203" w:rsidRPr="0053462C" w:rsidRDefault="00F221B6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</w:t>
            </w:r>
            <w:r w:rsidR="003E3203" w:rsidRPr="0053462C">
              <w:rPr>
                <w:lang w:val="uk-UA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48419A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4AD7EEF6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8F72A0F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1D15615C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5844CD14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7C5D1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5314B4D0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0DA2C101" w14:textId="77777777"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Препарати крові, </w:t>
            </w:r>
            <w:r w:rsidR="0014501A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7D2FBEF" w14:textId="77777777"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3.0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417DEFC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2D2374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59E5397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45F98A51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113C23B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31DDBF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22B10CE8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5C6973E4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 xml:space="preserve"> альбумін 10%,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48FD3FC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3.1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CC4427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0359F01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4219473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3748C444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7D9E275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571443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2887580B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7D48ED74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імуноглобуліни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1CA7EC9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3.2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06EEAC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A3143E2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F06176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77BCE212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2439BEF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5F7E91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17F7383E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6B496FE4" w14:textId="77777777"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Кровозамінні рідини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B566C1F" w14:textId="77777777"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4.0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D7EC97D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44048D5D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DAFF12A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61C3C3E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2E405C0D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618295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1351259F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02354E36" w14:textId="77777777"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2061D1F" w14:textId="77777777"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5.0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4F980E3F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7676B8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5947E9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5CCA612B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5AFE8C81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61218D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37037B56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2B1D00EE" w14:textId="77777777" w:rsidR="003E3203" w:rsidRPr="0053462C" w:rsidRDefault="008E3394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Крім того, аутологі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чні трансфузійні рідини, </w:t>
            </w:r>
            <w:r w:rsidR="00783C4E" w:rsidRPr="0053462C">
              <w:rPr>
                <w:b/>
                <w:sz w:val="22"/>
                <w:szCs w:val="22"/>
                <w:lang w:val="uk-UA"/>
              </w:rPr>
              <w:t>у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2B97ED5" w14:textId="77777777"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6.0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7143791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4489145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9DD1A4D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1246E2A1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4470E81F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85B87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391C2024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1B9F699C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 </w:t>
            </w:r>
            <w:r w:rsidRPr="0053462C">
              <w:rPr>
                <w:sz w:val="22"/>
                <w:szCs w:val="22"/>
                <w:lang w:val="uk-UA"/>
              </w:rPr>
              <w:t xml:space="preserve"> ц</w:t>
            </w:r>
            <w:r w:rsidRPr="0053462C">
              <w:rPr>
                <w:sz w:val="22"/>
                <w:szCs w:val="22"/>
                <w:lang w:val="ru-RU"/>
              </w:rPr>
              <w:t>ільна аутологічна кров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DA35791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6.1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E6343F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11336952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C5C3BAA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7969D088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6B71E146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DC1B9E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27E76342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0709D136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аутологічні еритроцити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EABA6B6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6.2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A27606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13A9D916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5F9E506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0ED414B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792A610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9D83EA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3E3203" w:rsidRPr="0053462C" w14:paraId="36E8B563" w14:textId="77777777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14:paraId="72D79A5D" w14:textId="77777777"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аутологічна плазма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449D540" w14:textId="77777777"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F86CEA5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61B253F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4C74F7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3D2FE4B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71666180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B75299" w14:textId="77777777"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18836FE8" w14:textId="77777777" w:rsidR="003E3203" w:rsidRPr="007B2000" w:rsidRDefault="003E3203" w:rsidP="00577B8D">
      <w:pPr>
        <w:jc w:val="both"/>
        <w:rPr>
          <w:sz w:val="21"/>
          <w:szCs w:val="21"/>
          <w:lang w:val="uk-UA"/>
        </w:rPr>
        <w:sectPr w:rsidR="003E3203" w:rsidRPr="007B2000" w:rsidSect="009671A4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14:paraId="0568E210" w14:textId="77777777" w:rsidR="006A5951" w:rsidRPr="007B2000" w:rsidRDefault="006A5951" w:rsidP="006A5951">
      <w:pPr>
        <w:pStyle w:val="2"/>
        <w:outlineLvl w:val="1"/>
      </w:pPr>
      <w:r w:rsidRPr="007B2000">
        <w:lastRenderedPageBreak/>
        <w:t>Хірургічна робота стаціонару</w:t>
      </w:r>
    </w:p>
    <w:p w14:paraId="23B53DEE" w14:textId="77777777" w:rsidR="006A5951" w:rsidRPr="007B2000" w:rsidRDefault="006A5951" w:rsidP="006A5951">
      <w:pPr>
        <w:rPr>
          <w:sz w:val="16"/>
          <w:szCs w:val="16"/>
          <w:lang w:val="uk-UA"/>
        </w:rPr>
      </w:pPr>
      <w:r w:rsidRPr="007B2000">
        <w:rPr>
          <w:lang w:val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72"/>
        <w:gridCol w:w="601"/>
        <w:gridCol w:w="640"/>
        <w:gridCol w:w="611"/>
        <w:gridCol w:w="1233"/>
        <w:gridCol w:w="1165"/>
        <w:gridCol w:w="951"/>
        <w:gridCol w:w="1048"/>
      </w:tblGrid>
      <w:tr w:rsidR="006A5951" w:rsidRPr="007B2000" w14:paraId="2B1B88EA" w14:textId="77777777" w:rsidTr="0053462C">
        <w:tc>
          <w:tcPr>
            <w:tcW w:w="5068" w:type="dxa"/>
            <w:gridSpan w:val="3"/>
            <w:shd w:val="clear" w:color="auto" w:fill="auto"/>
          </w:tcPr>
          <w:p w14:paraId="7B159D30" w14:textId="7419DB08" w:rsidR="006A5951" w:rsidRPr="0053462C" w:rsidRDefault="00C34EFA" w:rsidP="003A2246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3500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073C3074" w14:textId="77777777" w:rsidR="006A5951" w:rsidRPr="0053462C" w:rsidRDefault="006A5951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  <w:tr w:rsidR="006A5951" w:rsidRPr="007B2000" w14:paraId="52ECAA20" w14:textId="77777777" w:rsidTr="000A6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4A61" w14:textId="77777777" w:rsidR="006A5951" w:rsidRPr="007B2000" w:rsidRDefault="006A5951" w:rsidP="000A6A7F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124F1E" w14:textId="77777777" w:rsidR="006A5951" w:rsidRPr="007B2000" w:rsidRDefault="006A5951" w:rsidP="003A2246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109C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14:paraId="5AF3FAED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14:paraId="5CEE3029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стаціонарі,</w:t>
            </w:r>
          </w:p>
          <w:p w14:paraId="38BA7B79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9DFB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14:paraId="08FC9BE6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14:paraId="5DF587BE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14:paraId="2F655EEA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14:paraId="5EF6F725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32DD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оперованих</w:t>
            </w:r>
          </w:p>
          <w:p w14:paraId="5BD01BC1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14:paraId="59C5A24A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стаціонарі,</w:t>
            </w:r>
          </w:p>
          <w:p w14:paraId="0DEFCF4C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44FD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14:paraId="73938875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14:paraId="7DE6D594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14:paraId="1B9C9052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14:paraId="60594F83" w14:textId="77777777" w:rsidR="006A5951" w:rsidRPr="007B2000" w:rsidRDefault="006A5951" w:rsidP="003A2246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377E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14:paraId="4FF9D3FC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14:paraId="3E464403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прове-</w:t>
            </w:r>
          </w:p>
          <w:p w14:paraId="28ABFC49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</w:p>
          <w:p w14:paraId="68FA4426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14:paraId="64155885" w14:textId="77777777" w:rsidR="006A5951" w:rsidRPr="007B2000" w:rsidRDefault="006A5951" w:rsidP="003A2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14:paraId="21F1C3AE" w14:textId="77777777" w:rsidR="006A5951" w:rsidRPr="007B2000" w:rsidRDefault="006A5951" w:rsidP="003A224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 xml:space="preserve">(із </w:t>
            </w:r>
            <w:r w:rsidR="00364E43" w:rsidRPr="007B2000">
              <w:rPr>
                <w:b/>
                <w:sz w:val="16"/>
                <w:szCs w:val="16"/>
                <w:lang w:val="uk-UA"/>
              </w:rPr>
              <w:t xml:space="preserve">графи </w:t>
            </w:r>
            <w:r w:rsidRPr="007B2000">
              <w:rPr>
                <w:b/>
                <w:sz w:val="16"/>
                <w:szCs w:val="16"/>
                <w:lang w:val="uk-UA"/>
              </w:rPr>
              <w:t>1)</w:t>
            </w:r>
          </w:p>
        </w:tc>
      </w:tr>
      <w:tr w:rsidR="006A5951" w:rsidRPr="007B2000" w14:paraId="2853728E" w14:textId="77777777" w:rsidTr="000A6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6524" w14:textId="77777777" w:rsidR="006A5951" w:rsidRPr="007B2000" w:rsidRDefault="006A5951" w:rsidP="003A224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F5E9" w14:textId="77777777" w:rsidR="006A5951" w:rsidRPr="007B2000" w:rsidRDefault="006A5951" w:rsidP="003A224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D1B3" w14:textId="77777777" w:rsidR="006A5951" w:rsidRPr="007B2000" w:rsidRDefault="006A5951" w:rsidP="003A224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2A3" w14:textId="77777777" w:rsidR="006A5951" w:rsidRPr="007B2000" w:rsidRDefault="006A5951" w:rsidP="003A224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936A" w14:textId="77777777" w:rsidR="006A5951" w:rsidRPr="007B2000" w:rsidRDefault="006A5951" w:rsidP="003A224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0814" w14:textId="77777777" w:rsidR="006A5951" w:rsidRPr="007B2000" w:rsidRDefault="006A5951" w:rsidP="003A2246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8E14" w14:textId="77777777" w:rsidR="006A5951" w:rsidRPr="007B2000" w:rsidRDefault="006A5951" w:rsidP="003A224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6A5951" w:rsidRPr="007B2000" w14:paraId="0740B1CD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5FF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операцій </w:t>
            </w:r>
          </w:p>
          <w:p w14:paraId="56E18B41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31BA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2B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622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5A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89B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105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3E580E82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0EE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нервовій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81C9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E85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2AC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CD6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5EA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41B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656F2DCF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E10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14:paraId="2A5837AD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головному мозку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5DA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9230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2355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5040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533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F97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7FC9174A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D4765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на периферичній нервовій </w:t>
            </w:r>
          </w:p>
          <w:p w14:paraId="4AE8EECB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BA62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43D3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DF56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C124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584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987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B9AAD4E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5D4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ендокринній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4145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EC8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BA0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AD4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A43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96C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60A9D8A6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37C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14:paraId="03E49DBA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щитоподібній 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AC74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BCDB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F846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8242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102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12A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D7C3DF9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0C9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="00CE6E08" w:rsidRPr="007B2000">
              <w:rPr>
                <w:sz w:val="22"/>
                <w:szCs w:val="22"/>
                <w:lang w:val="uk-UA"/>
              </w:rPr>
              <w:pgNum/>
            </w:r>
            <w:r w:rsidR="00CE6E08" w:rsidRPr="007B2000">
              <w:rPr>
                <w:sz w:val="22"/>
                <w:szCs w:val="22"/>
                <w:lang w:val="uk-UA"/>
              </w:rPr>
              <w:t>ара щитоподібних</w:t>
            </w:r>
            <w:r w:rsidRPr="007B2000">
              <w:rPr>
                <w:sz w:val="22"/>
                <w:szCs w:val="22"/>
                <w:lang w:val="uk-UA"/>
              </w:rPr>
              <w:t xml:space="preserve"> залозах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3239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C6A4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6212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1A1B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C23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D46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4A51EC2D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908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наднирниках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8E00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648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504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A23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142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158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5E375FCD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CEB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B3A7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F72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FCD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BF1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CB8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71F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7C5D4D94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243A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 з приводу: </w:t>
            </w:r>
          </w:p>
          <w:p w14:paraId="2F717600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глаукоми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A8EE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57E8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34F70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B727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7BC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08AA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5EB497A3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F38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енукліації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EA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DF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41F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D7A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DDD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553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46458A8F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29D8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катаракти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374F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A47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6AF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3C8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F23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CBA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E203C" w:rsidRPr="007B2000" w14:paraId="08F9924B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5A33" w14:textId="77777777" w:rsidR="00DA4C95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з імплантацією </w:t>
            </w:r>
          </w:p>
          <w:p w14:paraId="044E56F5" w14:textId="77777777" w:rsidR="006A5951" w:rsidRPr="007B2000" w:rsidRDefault="00B56AB9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="00DA4C95" w:rsidRPr="007B2000">
              <w:rPr>
                <w:sz w:val="22"/>
                <w:szCs w:val="22"/>
                <w:lang w:val="uk-UA"/>
              </w:rPr>
              <w:t xml:space="preserve"> </w:t>
            </w:r>
            <w:r w:rsidR="006A5951" w:rsidRPr="007B2000">
              <w:rPr>
                <w:sz w:val="22"/>
                <w:szCs w:val="22"/>
                <w:lang w:val="uk-UA"/>
              </w:rPr>
              <w:t>штучного кришталика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B55E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B21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C9A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80E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0B9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36C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E203C" w:rsidRPr="007B2000" w14:paraId="72A5831D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EF7B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роговиці ока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3047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F18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AAC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3D6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BA4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3D2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E203C" w:rsidRPr="007B2000" w14:paraId="3443DFDB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E519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косоокості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C9C5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74A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7F6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ECC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6DA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AEC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D217AB2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1D0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вуха, горла, носа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674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B5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B18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63F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692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D64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746A5B44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48A" w14:textId="77777777" w:rsidR="006A5951" w:rsidRPr="007B2000" w:rsidRDefault="00DA4C95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  <w:r w:rsidR="006A5951" w:rsidRPr="007B2000">
              <w:rPr>
                <w:sz w:val="22"/>
                <w:szCs w:val="22"/>
                <w:lang w:val="uk-UA"/>
              </w:rPr>
              <w:t xml:space="preserve"> на вусі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DC9C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3BA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DCDD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05C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173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02E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424B0B6E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981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на мигдаликах та аденоїдах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FF9F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B54B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E0E8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F47C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9C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57B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0B868C5C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FC7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дихання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6CE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C42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E2A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672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33C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801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2B60410B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A19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="008831BD" w:rsidRPr="007B2000">
              <w:rPr>
                <w:sz w:val="22"/>
                <w:szCs w:val="22"/>
                <w:lang w:val="uk-UA"/>
              </w:rPr>
              <w:t>з них:</w:t>
            </w:r>
            <w:r w:rsidRPr="007B2000">
              <w:rPr>
                <w:sz w:val="22"/>
                <w:szCs w:val="22"/>
                <w:lang w:val="uk-UA"/>
              </w:rPr>
              <w:t xml:space="preserve"> пульмоектомія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43F28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C5B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B5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E26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586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992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9874FC8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9D7" w14:textId="77777777" w:rsidR="006A5951" w:rsidRPr="007B2000" w:rsidRDefault="006A5951" w:rsidP="003A2246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частини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81497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A34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73A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CA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5AD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B31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09A5A93F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2E0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сегмента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268F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071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16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B7E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10E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5A2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7D6FC6DF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7AE7" w14:textId="77777777" w:rsidR="006A5951" w:rsidRPr="007B2000" w:rsidRDefault="006A5951" w:rsidP="003A224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серці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BF6B" w14:textId="77777777" w:rsidR="006A5951" w:rsidRPr="007B2000" w:rsidRDefault="006A5951" w:rsidP="003A224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3AF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1B4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806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FB2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248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6FC24FE9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6102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 з приводу:</w:t>
            </w:r>
          </w:p>
          <w:p w14:paraId="1BEF5748" w14:textId="77777777" w:rsidR="006A5951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вроджених вад серця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188F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F0A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142E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F690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C19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781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24556D2D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83C6" w14:textId="77777777" w:rsidR="00105E07" w:rsidRPr="007B2000" w:rsidRDefault="006A5951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="00527870" w:rsidRPr="007B2000">
              <w:rPr>
                <w:sz w:val="22"/>
                <w:szCs w:val="22"/>
                <w:lang w:val="uk-UA"/>
              </w:rPr>
              <w:t xml:space="preserve"> </w:t>
            </w:r>
            <w:r w:rsidR="001B4E87"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="001B4E87" w:rsidRPr="007B2000">
              <w:rPr>
                <w:sz w:val="22"/>
                <w:szCs w:val="22"/>
                <w:lang w:val="ru-RU"/>
              </w:rPr>
              <w:t xml:space="preserve"> </w:t>
            </w:r>
            <w:r w:rsidR="00C16197" w:rsidRPr="007B2000">
              <w:rPr>
                <w:sz w:val="22"/>
                <w:szCs w:val="22"/>
                <w:lang w:val="uk-UA"/>
              </w:rPr>
              <w:t xml:space="preserve">у </w:t>
            </w:r>
            <w:r w:rsidRPr="007B2000">
              <w:rPr>
                <w:sz w:val="22"/>
                <w:szCs w:val="22"/>
                <w:lang w:val="uk-UA"/>
              </w:rPr>
              <w:t xml:space="preserve"> тому числі</w:t>
            </w:r>
            <w:r w:rsidR="006418CE" w:rsidRPr="007B2000">
              <w:rPr>
                <w:sz w:val="22"/>
                <w:szCs w:val="22"/>
                <w:lang w:val="uk-UA"/>
              </w:rPr>
              <w:t xml:space="preserve"> </w:t>
            </w:r>
          </w:p>
          <w:p w14:paraId="394C0C96" w14:textId="77777777" w:rsidR="006A5951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="00527870"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="001B4E87" w:rsidRPr="007B2000">
              <w:rPr>
                <w:sz w:val="22"/>
                <w:szCs w:val="22"/>
                <w:lang w:val="ru-RU"/>
              </w:rPr>
              <w:t xml:space="preserve">  </w:t>
            </w:r>
            <w:r w:rsidR="006418CE" w:rsidRPr="007B2000">
              <w:rPr>
                <w:sz w:val="22"/>
                <w:szCs w:val="22"/>
                <w:lang w:val="uk-UA"/>
              </w:rPr>
              <w:t>у дітей</w:t>
            </w:r>
            <w:r w:rsidR="006A5951" w:rsidRPr="007B2000">
              <w:rPr>
                <w:sz w:val="22"/>
                <w:szCs w:val="22"/>
                <w:lang w:val="uk-UA"/>
              </w:rPr>
              <w:t xml:space="preserve"> до 1 року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9F2C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C2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07A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56D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CF98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61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F9E5DCB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2FFC" w14:textId="77777777" w:rsidR="006A5951" w:rsidRPr="007B2000" w:rsidRDefault="001B4E8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="006A5951" w:rsidRPr="007B2000">
              <w:rPr>
                <w:sz w:val="22"/>
                <w:szCs w:val="22"/>
                <w:lang w:val="uk-UA"/>
              </w:rPr>
              <w:t>уражень клапанів серця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D22E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FD7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6E0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4EA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F01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5F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2EC4EB5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05E5" w14:textId="77777777" w:rsidR="006A5951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="006A5951" w:rsidRPr="007B2000">
              <w:rPr>
                <w:sz w:val="22"/>
                <w:szCs w:val="22"/>
                <w:lang w:val="uk-UA"/>
              </w:rPr>
              <w:t>ішемічної хвороби серця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F12B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C35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5D0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FA5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4CB9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42FA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23D6FA2F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944016" w14:textId="77777777" w:rsidR="006A5951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="006A5951" w:rsidRPr="007B2000">
              <w:rPr>
                <w:sz w:val="22"/>
                <w:szCs w:val="22"/>
                <w:lang w:val="uk-UA"/>
              </w:rPr>
              <w:t xml:space="preserve"> поєднаної патології ІХС та</w:t>
            </w:r>
          </w:p>
          <w:p w14:paraId="686B46A9" w14:textId="77777777" w:rsidR="006A5951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="006A5951" w:rsidRPr="007B2000">
              <w:rPr>
                <w:sz w:val="22"/>
                <w:szCs w:val="22"/>
                <w:lang w:val="uk-UA"/>
              </w:rPr>
              <w:t>клапанів серця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A3D9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AF9A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4C7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AF5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5801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1A1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3C95A2F4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828" w14:textId="77777777" w:rsidR="006A5951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="004D5F7E" w:rsidRPr="007B2000">
              <w:rPr>
                <w:sz w:val="22"/>
                <w:szCs w:val="22"/>
                <w:lang w:val="uk-UA"/>
              </w:rPr>
              <w:t xml:space="preserve"> порушень</w:t>
            </w:r>
            <w:r w:rsidR="006A5951" w:rsidRPr="007B2000">
              <w:rPr>
                <w:sz w:val="22"/>
                <w:szCs w:val="22"/>
                <w:lang w:val="uk-UA"/>
              </w:rPr>
              <w:t xml:space="preserve"> ритму серця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BA28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702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E63B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0E1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86F0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908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4EB1B56C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93EC9" w14:textId="77777777" w:rsidR="004D5F7E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="00114A16" w:rsidRPr="007B2000">
              <w:rPr>
                <w:sz w:val="22"/>
                <w:szCs w:val="22"/>
                <w:lang w:val="uk-UA"/>
              </w:rPr>
              <w:t xml:space="preserve"> </w:t>
            </w:r>
            <w:r w:rsidR="001B4E87" w:rsidRPr="007B2000">
              <w:rPr>
                <w:sz w:val="22"/>
                <w:szCs w:val="22"/>
                <w:lang w:val="ru-RU"/>
              </w:rPr>
              <w:t xml:space="preserve"> </w:t>
            </w:r>
            <w:r w:rsidR="004D5F7E" w:rsidRPr="007B2000">
              <w:rPr>
                <w:sz w:val="22"/>
                <w:szCs w:val="22"/>
                <w:lang w:val="uk-UA"/>
              </w:rPr>
              <w:t>у тому числі</w:t>
            </w:r>
          </w:p>
          <w:p w14:paraId="390A7E2F" w14:textId="77777777" w:rsidR="006A5951" w:rsidRPr="007B2000" w:rsidRDefault="006418CE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="00105E07" w:rsidRPr="007B2000">
              <w:rPr>
                <w:sz w:val="22"/>
                <w:szCs w:val="22"/>
                <w:lang w:val="uk-UA"/>
              </w:rPr>
              <w:t xml:space="preserve"> </w:t>
            </w:r>
            <w:r w:rsidR="008831BD" w:rsidRPr="007B2000">
              <w:rPr>
                <w:sz w:val="22"/>
                <w:szCs w:val="22"/>
                <w:lang w:val="ru-RU"/>
              </w:rPr>
              <w:t xml:space="preserve"> </w:t>
            </w:r>
            <w:r w:rsidR="001B4E87" w:rsidRPr="007B2000">
              <w:rPr>
                <w:sz w:val="22"/>
                <w:szCs w:val="22"/>
                <w:lang w:val="ru-RU"/>
              </w:rPr>
              <w:t xml:space="preserve"> </w:t>
            </w:r>
            <w:r w:rsidR="00114A16" w:rsidRPr="007B2000">
              <w:rPr>
                <w:sz w:val="22"/>
                <w:szCs w:val="22"/>
                <w:lang w:val="uk-UA"/>
              </w:rPr>
              <w:t xml:space="preserve"> </w:t>
            </w:r>
            <w:r w:rsidR="00C16197" w:rsidRPr="007B2000">
              <w:rPr>
                <w:sz w:val="22"/>
                <w:szCs w:val="22"/>
                <w:lang w:val="uk-UA"/>
              </w:rPr>
              <w:t>радіочастотна абляція</w:t>
            </w:r>
            <w:r w:rsidR="006A5951" w:rsidRPr="007B200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B0C2" w14:textId="77777777" w:rsidR="006A5951" w:rsidRPr="007B2000" w:rsidRDefault="006A5951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A97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C41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D210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7C6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D43C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6A5951" w:rsidRPr="007B2000" w14:paraId="101CF140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CFD9" w14:textId="77777777" w:rsidR="006A5951" w:rsidRPr="007B2000" w:rsidRDefault="00105E07" w:rsidP="003A224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="00114A16" w:rsidRPr="007B2000">
              <w:rPr>
                <w:sz w:val="22"/>
                <w:szCs w:val="22"/>
                <w:lang w:val="uk-UA"/>
              </w:rPr>
              <w:t xml:space="preserve"> </w:t>
            </w:r>
            <w:r w:rsidR="001B4E87" w:rsidRPr="007B2000">
              <w:rPr>
                <w:sz w:val="22"/>
                <w:szCs w:val="22"/>
                <w:lang w:val="en-US"/>
              </w:rPr>
              <w:t xml:space="preserve"> </w:t>
            </w:r>
            <w:r w:rsidR="00C16197" w:rsidRPr="007B2000">
              <w:rPr>
                <w:sz w:val="22"/>
                <w:szCs w:val="22"/>
                <w:lang w:val="uk-UA"/>
              </w:rPr>
              <w:t xml:space="preserve"> </w:t>
            </w:r>
            <w:r w:rsidR="004D5F7E" w:rsidRPr="007B2000">
              <w:rPr>
                <w:sz w:val="22"/>
                <w:szCs w:val="22"/>
                <w:lang w:val="uk-UA"/>
              </w:rPr>
              <w:t>імплантація</w:t>
            </w:r>
            <w:r w:rsidR="00C16197" w:rsidRPr="007B2000">
              <w:rPr>
                <w:sz w:val="22"/>
                <w:szCs w:val="22"/>
                <w:lang w:val="uk-UA"/>
              </w:rPr>
              <w:t xml:space="preserve"> кардіостимулятора       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629E" w14:textId="77777777" w:rsidR="006A5951" w:rsidRPr="007B2000" w:rsidRDefault="00C16197" w:rsidP="003A2246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165F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2596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B4B2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FC43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69E4" w14:textId="77777777" w:rsidR="006A5951" w:rsidRPr="001B5FB3" w:rsidRDefault="006A5951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16197" w:rsidRPr="007B2000" w14:paraId="4DA2A27E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D82E" w14:textId="77777777" w:rsidR="00C16197" w:rsidRPr="007B2000" w:rsidRDefault="00105E07" w:rsidP="00670D67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="00C16197" w:rsidRPr="007B2000">
              <w:rPr>
                <w:sz w:val="22"/>
                <w:szCs w:val="22"/>
                <w:lang w:val="uk-UA"/>
              </w:rPr>
              <w:t>захворювань аорти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2279" w14:textId="77777777" w:rsidR="00C16197" w:rsidRPr="007B2000" w:rsidRDefault="00C16197" w:rsidP="00670D67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338E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9FE2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7E03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1BEC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F6B0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16197" w:rsidRPr="007B2000" w14:paraId="4FCC59C2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8C9E" w14:textId="77777777" w:rsidR="00C16197" w:rsidRPr="007B2000" w:rsidRDefault="00C16197" w:rsidP="003955BC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кількість операцій зі штучним       </w:t>
            </w:r>
            <w:r w:rsidR="00663586" w:rsidRPr="007B2000">
              <w:rPr>
                <w:sz w:val="22"/>
                <w:szCs w:val="22"/>
                <w:lang w:val="uk-UA"/>
              </w:rPr>
              <w:t xml:space="preserve">   </w:t>
            </w:r>
            <w:r w:rsidR="00105E07" w:rsidRPr="007B2000">
              <w:rPr>
                <w:sz w:val="22"/>
                <w:szCs w:val="22"/>
                <w:lang w:val="uk-UA"/>
              </w:rPr>
              <w:t xml:space="preserve">                                            </w:t>
            </w:r>
            <w:r w:rsidRPr="007B2000">
              <w:rPr>
                <w:sz w:val="22"/>
                <w:szCs w:val="22"/>
                <w:lang w:val="uk-UA"/>
              </w:rPr>
              <w:t>кровообігом ( із рядка 7.0)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893B" w14:textId="77777777" w:rsidR="00C16197" w:rsidRPr="007B2000" w:rsidRDefault="00C16197" w:rsidP="003955BC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4B6B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F714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7E61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1DFD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4915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16197" w:rsidRPr="007B2000" w14:paraId="4CB5EE09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4AFB" w14:textId="77777777" w:rsidR="00C16197" w:rsidRPr="007B2000" w:rsidRDefault="00C16197" w:rsidP="003955BC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стентування коронарних артерій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616B" w14:textId="77777777" w:rsidR="00C16197" w:rsidRPr="007B2000" w:rsidRDefault="00C16197" w:rsidP="003955BC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FE72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1435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2952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F021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E473" w14:textId="77777777" w:rsidR="00C16197" w:rsidRPr="001B5FB3" w:rsidRDefault="00C16197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E6E08" w:rsidRPr="007B2000" w14:paraId="20E6F6DE" w14:textId="77777777" w:rsidTr="00F13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BC70" w14:textId="77777777" w:rsidR="00CE6E08" w:rsidRPr="007B2000" w:rsidRDefault="00CE6E08" w:rsidP="003955BC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</w:t>
            </w:r>
            <w:r w:rsidR="009373A0" w:rsidRPr="007B2000">
              <w:rPr>
                <w:sz w:val="22"/>
                <w:szCs w:val="22"/>
                <w:lang w:val="uk-UA"/>
              </w:rPr>
              <w:t>них:</w:t>
            </w:r>
            <w:r w:rsidRPr="007B2000">
              <w:rPr>
                <w:sz w:val="22"/>
                <w:szCs w:val="22"/>
                <w:lang w:val="uk-UA"/>
              </w:rPr>
              <w:t xml:space="preserve"> при гострому інфаркті міокарда з елевацією зубців </w:t>
            </w:r>
            <w:r w:rsidRPr="007B2000">
              <w:rPr>
                <w:sz w:val="22"/>
                <w:szCs w:val="22"/>
                <w:lang w:val="en-US"/>
              </w:rPr>
              <w:t>ST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077B" w14:textId="77777777" w:rsidR="00CE6E08" w:rsidRPr="007B2000" w:rsidRDefault="00CE6E08" w:rsidP="003955BC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B7A7" w14:textId="77777777" w:rsidR="00CE6E08" w:rsidRPr="001B5FB3" w:rsidRDefault="00CE6E08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3D76" w14:textId="77777777" w:rsidR="00CE6E08" w:rsidRPr="001B5FB3" w:rsidRDefault="00CE6E08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AFC3" w14:textId="77777777" w:rsidR="00CE6E08" w:rsidRPr="001B5FB3" w:rsidRDefault="00CE6E08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81CA" w14:textId="77777777" w:rsidR="00CE6E08" w:rsidRPr="001B5FB3" w:rsidRDefault="00CE6E08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F3D5" w14:textId="77777777" w:rsidR="00CE6E08" w:rsidRPr="001B5FB3" w:rsidRDefault="00CE6E08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579956DF" w14:textId="77777777" w:rsidR="00C34EFA" w:rsidRPr="007B2000" w:rsidRDefault="00C34EFA" w:rsidP="00B1189F">
      <w:pPr>
        <w:pStyle w:val="a3"/>
        <w:jc w:val="right"/>
        <w:rPr>
          <w:b w:val="0"/>
          <w:sz w:val="20"/>
          <w:szCs w:val="20"/>
        </w:rPr>
      </w:pPr>
    </w:p>
    <w:p w14:paraId="30A69A01" w14:textId="77777777" w:rsidR="00B1189F" w:rsidRPr="007B2000" w:rsidRDefault="00ED0C80" w:rsidP="00B1189F">
      <w:pPr>
        <w:pStyle w:val="a3"/>
        <w:jc w:val="right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lastRenderedPageBreak/>
        <w:t>П</w:t>
      </w:r>
      <w:r w:rsidR="00B1189F" w:rsidRPr="007B2000">
        <w:rPr>
          <w:b w:val="0"/>
          <w:sz w:val="20"/>
          <w:szCs w:val="20"/>
        </w:rPr>
        <w:t>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1"/>
        <w:gridCol w:w="601"/>
        <w:gridCol w:w="1156"/>
        <w:gridCol w:w="951"/>
        <w:gridCol w:w="941"/>
        <w:gridCol w:w="952"/>
        <w:gridCol w:w="1049"/>
      </w:tblGrid>
      <w:tr w:rsidR="001F5958" w:rsidRPr="007B2000" w14:paraId="0F0883CA" w14:textId="77777777" w:rsidTr="001F5958">
        <w:trPr>
          <w:cantSplit/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EEE9" w14:textId="1EF4BCF1" w:rsidR="00B1189F" w:rsidRPr="007B2000" w:rsidRDefault="00B1189F" w:rsidP="005B208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00C40" w14:textId="77777777" w:rsidR="00B1189F" w:rsidRPr="007B2000" w:rsidRDefault="00B1189F" w:rsidP="001B7106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E883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14:paraId="0F4EE4B3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14:paraId="60A86B49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стаціо-</w:t>
            </w:r>
          </w:p>
          <w:p w14:paraId="3828BB91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нарі,</w:t>
            </w:r>
          </w:p>
          <w:p w14:paraId="0DB080AC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F58A" w14:textId="77777777" w:rsidR="00B1189F" w:rsidRPr="007B2000" w:rsidRDefault="0035031C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 xml:space="preserve"> тому числі</w:t>
            </w:r>
          </w:p>
          <w:p w14:paraId="3B8C8BAB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14:paraId="19D7057A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14:paraId="68F9D170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7C3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14:paraId="2B6A9A45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ваних</w:t>
            </w:r>
          </w:p>
          <w:p w14:paraId="33AD0828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14:paraId="101EBE20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стаціо-</w:t>
            </w:r>
          </w:p>
          <w:p w14:paraId="06709211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нарі,</w:t>
            </w:r>
          </w:p>
          <w:p w14:paraId="27A051BF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CCF5F" w14:textId="77777777" w:rsidR="00B1189F" w:rsidRPr="007B2000" w:rsidRDefault="0035031C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 xml:space="preserve"> тому числі</w:t>
            </w:r>
          </w:p>
          <w:p w14:paraId="055C5831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14:paraId="42AFF9C3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14:paraId="740D7CE3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14:paraId="447D0281" w14:textId="77777777" w:rsidR="00B1189F" w:rsidRPr="007B2000" w:rsidRDefault="00B1189F" w:rsidP="001B7106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5FA64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14:paraId="4DF3748B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14:paraId="0FCAC467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прове-</w:t>
            </w:r>
          </w:p>
          <w:p w14:paraId="70DD56F7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</w:p>
          <w:p w14:paraId="765E40BB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14:paraId="18E641A5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14:paraId="54710638" w14:textId="77777777" w:rsidR="00B1189F" w:rsidRPr="007B2000" w:rsidRDefault="00A0276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 xml:space="preserve">(із графи </w:t>
            </w:r>
            <w:r w:rsidR="00B1189F" w:rsidRPr="007B2000">
              <w:rPr>
                <w:b/>
                <w:sz w:val="16"/>
                <w:szCs w:val="16"/>
                <w:lang w:val="uk-UA"/>
              </w:rPr>
              <w:t>1)</w:t>
            </w:r>
          </w:p>
        </w:tc>
      </w:tr>
      <w:tr w:rsidR="001F5958" w:rsidRPr="007B2000" w14:paraId="338AA231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9002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7C56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C064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8B4D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F40D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3991" w14:textId="77777777" w:rsidR="00B1189F" w:rsidRPr="007B2000" w:rsidRDefault="00B1189F" w:rsidP="001B7106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34E9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1F5958" w:rsidRPr="007B2000" w14:paraId="6F07F363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994" w14:textId="77777777" w:rsidR="00B1189F" w:rsidRPr="007B2000" w:rsidRDefault="00B1189F" w:rsidP="001B710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судинах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A36C" w14:textId="77777777" w:rsidR="00B1189F" w:rsidRPr="007B2000" w:rsidRDefault="00B1189F" w:rsidP="001F5958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8.0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4FD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14F0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0BAA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2F61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8609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2AD7436A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14A" w14:textId="77777777" w:rsidR="00B1189F" w:rsidRPr="007B2000" w:rsidRDefault="00C933C0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r w:rsidR="00B1189F" w:rsidRPr="007B2000">
              <w:rPr>
                <w:sz w:val="22"/>
                <w:szCs w:val="22"/>
                <w:lang w:val="uk-UA"/>
              </w:rPr>
              <w:t xml:space="preserve">з них:  </w:t>
            </w:r>
          </w:p>
          <w:p w14:paraId="6F36E554" w14:textId="77777777" w:rsidR="00B1189F" w:rsidRPr="007B2000" w:rsidRDefault="00C933C0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r w:rsidR="00B1189F" w:rsidRPr="007B2000">
              <w:rPr>
                <w:sz w:val="22"/>
                <w:szCs w:val="22"/>
                <w:lang w:val="uk-UA"/>
              </w:rPr>
              <w:t>на артеріях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B25D" w14:textId="77777777" w:rsidR="00B1189F" w:rsidRPr="007B2000" w:rsidRDefault="00B1189F" w:rsidP="001F5958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7485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113F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C56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FFE7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0089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1F72E895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377" w14:textId="77777777" w:rsidR="001F5958" w:rsidRPr="007B2000" w:rsidRDefault="001F5958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14:paraId="428BAA6C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 </w:t>
            </w:r>
            <w:r w:rsidRPr="007B2000">
              <w:rPr>
                <w:sz w:val="22"/>
                <w:szCs w:val="22"/>
                <w:lang w:val="uk-UA"/>
              </w:rPr>
              <w:t>на брахіоцефальних судинах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C1F0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B959" w14:textId="77777777" w:rsidR="001F5958" w:rsidRPr="00317048" w:rsidRDefault="001F5958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8F22" w14:textId="77777777" w:rsidR="001F5958" w:rsidRPr="00317048" w:rsidRDefault="001F5958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E93D" w14:textId="77777777" w:rsidR="001F5958" w:rsidRPr="00317048" w:rsidRDefault="001F5958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937C" w14:textId="77777777" w:rsidR="001F5958" w:rsidRPr="00317048" w:rsidRDefault="001F5958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0371" w14:textId="77777777" w:rsidR="001F5958" w:rsidRPr="00317048" w:rsidRDefault="001F5958" w:rsidP="00B42AC1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1E8E135E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080" w14:textId="77777777" w:rsidR="00B1189F" w:rsidRPr="007B2000" w:rsidRDefault="00B1189F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венах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A635" w14:textId="77777777" w:rsidR="00B1189F" w:rsidRPr="007B2000" w:rsidRDefault="00B1189F" w:rsidP="001F5958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1292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6AA4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FC3B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376D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4230" w14:textId="77777777" w:rsidR="00B1189F" w:rsidRPr="00317048" w:rsidRDefault="00B1189F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46F11117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AE27" w14:textId="77777777" w:rsidR="001F5958" w:rsidRPr="007B2000" w:rsidRDefault="001F5958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венектомії </w:t>
            </w:r>
          </w:p>
          <w:p w14:paraId="7BEAE010" w14:textId="77777777" w:rsidR="001F5958" w:rsidRPr="007B2000" w:rsidRDefault="001F5958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 </w:t>
            </w:r>
            <w:r w:rsidRPr="007B2000">
              <w:rPr>
                <w:sz w:val="22"/>
                <w:szCs w:val="22"/>
                <w:lang w:val="uk-UA"/>
              </w:rPr>
              <w:t>при варикозному розширенні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B41B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580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1E39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391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ECA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104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125AAD21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7A05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при післятромбо-</w:t>
            </w:r>
          </w:p>
          <w:p w14:paraId="373AE36A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флеботичному синдромі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2BED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1BCE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9F9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6B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7F9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CE7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6A914E23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89EE" w14:textId="77777777" w:rsidR="001F5958" w:rsidRPr="007B2000" w:rsidRDefault="001F5958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стентування периферичних судин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391D" w14:textId="77777777" w:rsidR="001F5958" w:rsidRPr="007B2000" w:rsidRDefault="001F5958" w:rsidP="001F5958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FC9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9B19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E60D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3DA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89E8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3047EB88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9225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травлення та черевної порожнини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71D4" w14:textId="77777777" w:rsidR="001F5958" w:rsidRPr="007B2000" w:rsidRDefault="001F5958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9.0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AA6F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24B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4EE6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BB06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BD7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1417F75F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7DB2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з них:  </w:t>
            </w:r>
          </w:p>
          <w:p w14:paraId="369A05D5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стравоході 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92FF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199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0D8B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22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0D5E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9D8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6CE580ED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B52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шлунку з приводу </w:t>
            </w:r>
          </w:p>
          <w:p w14:paraId="37142164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виразкової хвороби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C2B0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6BE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18B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6D6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EC9F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86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6F20902F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F610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апендектомії при     </w:t>
            </w:r>
          </w:p>
          <w:p w14:paraId="1CDFA84B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хронічному апендициті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0EFA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9.3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5C79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44A8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AB7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A95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B37C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631E7FFA" w14:textId="77777777" w:rsidTr="001F595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849E4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холецистектомії при </w:t>
            </w:r>
          </w:p>
          <w:p w14:paraId="2347A28C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хронічних холециститах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8BDC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36D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74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ECF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C14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9D3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243F6EFD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5B8" w14:textId="77777777" w:rsidR="001F5958" w:rsidRPr="001F5958" w:rsidRDefault="001F5958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14:paraId="0EB6ACE7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1F5958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 xml:space="preserve"> при жовчокам</w:t>
            </w:r>
            <w:r w:rsidRPr="007B2000">
              <w:rPr>
                <w:sz w:val="22"/>
                <w:szCs w:val="22"/>
                <w:lang w:val="ru-RU"/>
              </w:rPr>
              <w:t>’</w:t>
            </w:r>
            <w:r w:rsidRPr="007B2000">
              <w:rPr>
                <w:sz w:val="22"/>
                <w:szCs w:val="22"/>
                <w:lang w:val="uk-UA"/>
              </w:rPr>
              <w:t>яній хворобі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38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6C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7A9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20E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8F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9BBC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1C8F3EC9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A4C5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жовчних </w:t>
            </w:r>
          </w:p>
          <w:p w14:paraId="5E6AF0A2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протоках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533D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239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A52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BDF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00C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87B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55062BCF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250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підшлунковій  </w:t>
            </w:r>
          </w:p>
          <w:p w14:paraId="459060DE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залозі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FB44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38A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DCB9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635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30E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1DC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2EE226DA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94F7" w14:textId="77777777" w:rsidR="001F5958" w:rsidRPr="007B2000" w:rsidRDefault="001F5958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14:paraId="651EAFBB" w14:textId="77777777" w:rsidR="001F5958" w:rsidRPr="007B2000" w:rsidRDefault="001F5958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>при хронічному панкреатиті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7744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5FD8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A9C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5A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267C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4CB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7A638320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3909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з приводу </w:t>
            </w:r>
          </w:p>
          <w:p w14:paraId="580DDED1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незащемленої грижі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DBE2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2C6B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CB0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BFCE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FE9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FB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2088F590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F4E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лапаротомії діагностичні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16C4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387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03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BF6F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DAA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A7B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4D26CE8A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5AFF" w14:textId="77777777" w:rsidR="001F5958" w:rsidRPr="007B2000" w:rsidRDefault="001F5958" w:rsidP="00B42AC1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при непухлинних  захворюваннях прямої кишки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FA2" w14:textId="77777777" w:rsidR="001F5958" w:rsidRPr="007B2000" w:rsidRDefault="001F5958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8E8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98D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874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AA9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A5F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5D8F5EF3" w14:textId="77777777" w:rsidTr="001F595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2C4" w14:textId="77777777" w:rsidR="001F5958" w:rsidRPr="007B2000" w:rsidRDefault="001F5958" w:rsidP="00B42AC1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нирках і сечоводах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E2DA" w14:textId="77777777" w:rsidR="001F5958" w:rsidRPr="007B2000" w:rsidRDefault="001F5958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11.0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A36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A67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0D9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8A9C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6F5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16231E36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907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14:paraId="3E41D8D6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en-US"/>
              </w:rPr>
              <w:t xml:space="preserve">   </w:t>
            </w:r>
            <w:r w:rsidRPr="007B2000">
              <w:rPr>
                <w:sz w:val="22"/>
                <w:szCs w:val="22"/>
                <w:lang w:val="uk-UA"/>
              </w:rPr>
              <w:t>нефроектомії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54AB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1689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6DB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D0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8DF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9F8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7C258775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B51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літотрипсії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A21" w14:textId="77777777" w:rsidR="001F5958" w:rsidRPr="007B2000" w:rsidRDefault="001F5958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167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180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FE7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017B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89A6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769FB782" w14:textId="77777777" w:rsidTr="001F59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1C2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передміхуровій  </w:t>
            </w:r>
          </w:p>
          <w:p w14:paraId="64469BDC" w14:textId="77777777" w:rsidR="001F5958" w:rsidRPr="007B2000" w:rsidRDefault="001F5958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45B4" w14:textId="77777777" w:rsidR="001F5958" w:rsidRPr="007B2000" w:rsidRDefault="001F5958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12.0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AC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291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AB60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43CF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5668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664C1B0A" w14:textId="77777777" w:rsidTr="001F5958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ED5C" w14:textId="77777777" w:rsidR="001F5958" w:rsidRPr="007B2000" w:rsidRDefault="001F5958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жіночих статевих органах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B6E" w14:textId="77777777" w:rsidR="001F5958" w:rsidRPr="007B2000" w:rsidRDefault="001F5958" w:rsidP="001F595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13.0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237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6FE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9543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FE6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2C1C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4C740CD4" w14:textId="77777777" w:rsidTr="001F5958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4BEB" w14:textId="77777777" w:rsidR="001F5958" w:rsidRPr="007B2000" w:rsidRDefault="001F5958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14:paraId="3C8B1E75" w14:textId="77777777" w:rsidR="001F5958" w:rsidRPr="007B2000" w:rsidRDefault="001F5958" w:rsidP="001B710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вишкрібання матки (крім штучного</w:t>
            </w:r>
          </w:p>
          <w:p w14:paraId="401C4F29" w14:textId="77777777" w:rsidR="001F5958" w:rsidRPr="007B2000" w:rsidRDefault="001F5958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переривання вагітності)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BDE0" w14:textId="77777777" w:rsidR="001F5958" w:rsidRPr="007B2000" w:rsidRDefault="001F5958" w:rsidP="001F5958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F604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E7C6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5532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36D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50C9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F5958" w:rsidRPr="007B2000" w14:paraId="2E358A12" w14:textId="77777777" w:rsidTr="001F5958">
        <w:tc>
          <w:tcPr>
            <w:tcW w:w="4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D0ABE" w14:textId="77777777" w:rsidR="001F5958" w:rsidRPr="007B2000" w:rsidRDefault="001F5958" w:rsidP="001B7106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стерилізація жінок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D9D0" w14:textId="77777777" w:rsidR="001F5958" w:rsidRPr="007B2000" w:rsidRDefault="001F5958" w:rsidP="001F5958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E2A5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A4DD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92B8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6DEA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9861" w14:textId="77777777" w:rsidR="001F5958" w:rsidRPr="00317048" w:rsidRDefault="001F5958" w:rsidP="001F5958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56FE9D4B" w14:textId="77777777"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14:paraId="00E52E67" w14:textId="77777777"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14:paraId="7331C4F6" w14:textId="77777777" w:rsidR="00177B3F" w:rsidRPr="007B2000" w:rsidRDefault="00177B3F" w:rsidP="00577B8D">
      <w:pPr>
        <w:jc w:val="both"/>
        <w:rPr>
          <w:sz w:val="21"/>
          <w:szCs w:val="21"/>
          <w:lang w:val="uk-UA"/>
        </w:rPr>
      </w:pPr>
    </w:p>
    <w:p w14:paraId="575DFD44" w14:textId="77777777" w:rsidR="00177B3F" w:rsidRPr="007B2000" w:rsidRDefault="00177B3F" w:rsidP="00577B8D">
      <w:pPr>
        <w:jc w:val="both"/>
        <w:rPr>
          <w:sz w:val="21"/>
          <w:szCs w:val="21"/>
          <w:lang w:val="uk-UA"/>
        </w:rPr>
      </w:pPr>
    </w:p>
    <w:p w14:paraId="4BC9EE4C" w14:textId="77777777" w:rsidR="00F2743A" w:rsidRPr="007B2000" w:rsidRDefault="00F2743A" w:rsidP="00577B8D">
      <w:pPr>
        <w:jc w:val="both"/>
        <w:rPr>
          <w:sz w:val="21"/>
          <w:szCs w:val="21"/>
          <w:lang w:val="uk-UA"/>
        </w:rPr>
      </w:pPr>
    </w:p>
    <w:p w14:paraId="1CC7B639" w14:textId="77777777" w:rsidR="00497FE2" w:rsidRPr="007B2000" w:rsidRDefault="00497FE2" w:rsidP="00577B8D">
      <w:pPr>
        <w:jc w:val="both"/>
        <w:rPr>
          <w:sz w:val="21"/>
          <w:szCs w:val="21"/>
          <w:lang w:val="uk-UA"/>
        </w:rPr>
      </w:pPr>
    </w:p>
    <w:p w14:paraId="34A66FAA" w14:textId="77777777" w:rsidR="00B1189F" w:rsidRPr="007B2000" w:rsidRDefault="00ED0C80" w:rsidP="00B1189F">
      <w:pPr>
        <w:pStyle w:val="a3"/>
        <w:jc w:val="right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>П</w:t>
      </w:r>
      <w:r w:rsidR="00B1189F" w:rsidRPr="007B2000">
        <w:rPr>
          <w:b w:val="0"/>
          <w:sz w:val="20"/>
          <w:szCs w:val="20"/>
        </w:rPr>
        <w:t>родовження таблиці 3500</w:t>
      </w: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8"/>
        <w:gridCol w:w="700"/>
        <w:gridCol w:w="1400"/>
        <w:gridCol w:w="1120"/>
        <w:gridCol w:w="1120"/>
        <w:gridCol w:w="1156"/>
        <w:gridCol w:w="1260"/>
      </w:tblGrid>
      <w:tr w:rsidR="00B1189F" w:rsidRPr="007B2000" w14:paraId="7A0D6263" w14:textId="77777777">
        <w:trPr>
          <w:cantSplit/>
          <w:trHeight w:val="1134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A71E" w14:textId="2E0126EB" w:rsidR="00B1189F" w:rsidRPr="007B2000" w:rsidRDefault="00B1189F" w:rsidP="005B208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162C5A" w14:textId="77777777" w:rsidR="00B1189F" w:rsidRPr="007B2000" w:rsidRDefault="00B1189F" w:rsidP="001B7106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3550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14:paraId="4BFA15E1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</w:t>
            </w:r>
            <w:r w:rsidR="004D0E9D" w:rsidRPr="007B2000">
              <w:rPr>
                <w:b/>
                <w:sz w:val="18"/>
                <w:szCs w:val="18"/>
                <w:lang w:val="uk-UA"/>
              </w:rPr>
              <w:t>их</w:t>
            </w:r>
          </w:p>
          <w:p w14:paraId="54262E15" w14:textId="77777777" w:rsidR="00B1189F" w:rsidRPr="007B2000" w:rsidRDefault="004D0E9D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 xml:space="preserve"> стаціо-</w:t>
            </w:r>
          </w:p>
          <w:p w14:paraId="57C2B132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нарі,</w:t>
            </w:r>
          </w:p>
          <w:p w14:paraId="6314B5A3" w14:textId="77777777" w:rsidR="00B1189F" w:rsidRPr="007B2000" w:rsidRDefault="004D0E9D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>сього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0C54" w14:textId="77777777" w:rsidR="00B1189F" w:rsidRPr="007B2000" w:rsidRDefault="0035031C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 xml:space="preserve"> тому числі</w:t>
            </w:r>
          </w:p>
          <w:p w14:paraId="20AAAB63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14:paraId="4E7DC9A2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14:paraId="4AAD2F6E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7828" w14:textId="77777777" w:rsidR="00B1189F" w:rsidRPr="007B2000" w:rsidRDefault="00B1189F" w:rsidP="000002A3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14:paraId="606B97A2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ваних</w:t>
            </w:r>
          </w:p>
          <w:p w14:paraId="1AA4FA7F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14:paraId="462A890B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стаціо-</w:t>
            </w:r>
          </w:p>
          <w:p w14:paraId="68D83998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нарі,</w:t>
            </w:r>
          </w:p>
          <w:p w14:paraId="4A266AD0" w14:textId="77777777" w:rsidR="00B1189F" w:rsidRPr="007B2000" w:rsidRDefault="004D0E9D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>сього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C8B4C" w14:textId="77777777" w:rsidR="00B1189F" w:rsidRPr="007B2000" w:rsidRDefault="0035031C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 xml:space="preserve"> тому числі</w:t>
            </w:r>
          </w:p>
          <w:p w14:paraId="2DD8C55E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14:paraId="70186A0F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14:paraId="73A9A327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14:paraId="4DE509FA" w14:textId="77777777" w:rsidR="00B1189F" w:rsidRPr="007B2000" w:rsidRDefault="00B1189F" w:rsidP="001B7106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C8A91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14:paraId="6A1CD934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14:paraId="6FC59BBF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прове-</w:t>
            </w:r>
          </w:p>
          <w:p w14:paraId="0AF4D1E5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</w:t>
            </w:r>
            <w:r w:rsidR="004D0E9D" w:rsidRPr="007B2000">
              <w:rPr>
                <w:b/>
                <w:sz w:val="18"/>
                <w:szCs w:val="18"/>
                <w:lang w:val="uk-UA"/>
              </w:rPr>
              <w:t>их</w:t>
            </w:r>
          </w:p>
          <w:p w14:paraId="6D24FA0F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14:paraId="3E99F04F" w14:textId="77777777" w:rsidR="00B1189F" w:rsidRPr="007B2000" w:rsidRDefault="00B1189F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14:paraId="32A4DF0A" w14:textId="77777777" w:rsidR="00B1189F" w:rsidRPr="007B2000" w:rsidRDefault="00727CF1" w:rsidP="001B710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(із графи </w:t>
            </w:r>
            <w:r w:rsidR="00B1189F" w:rsidRPr="007B2000">
              <w:rPr>
                <w:b/>
                <w:sz w:val="18"/>
                <w:szCs w:val="18"/>
                <w:lang w:val="uk-UA"/>
              </w:rPr>
              <w:t>1)</w:t>
            </w:r>
          </w:p>
        </w:tc>
      </w:tr>
      <w:tr w:rsidR="00B1189F" w:rsidRPr="007B2000" w14:paraId="0BAEF1B1" w14:textId="7777777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7569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2A50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1EE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3C65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CBB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D3D5" w14:textId="77777777" w:rsidR="00B1189F" w:rsidRPr="007B2000" w:rsidRDefault="00B1189F" w:rsidP="001B7106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9189" w14:textId="77777777" w:rsidR="00B1189F" w:rsidRPr="007B2000" w:rsidRDefault="00B1189F" w:rsidP="001B710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B1189F" w:rsidRPr="007B2000" w14:paraId="44E1C54F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BA43" w14:textId="77777777" w:rsidR="00B1189F" w:rsidRPr="007B2000" w:rsidRDefault="00B1189F" w:rsidP="001B7106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Акушерські операції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878F" w14:textId="77777777" w:rsidR="00B1189F" w:rsidRPr="007B2000" w:rsidRDefault="00B1189F" w:rsidP="001B710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14.0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7661" w14:textId="77777777" w:rsidR="00B1189F" w:rsidRPr="00317048" w:rsidRDefault="00B1189F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43C6" w14:textId="77777777" w:rsidR="00B1189F" w:rsidRPr="00317048" w:rsidRDefault="00B1189F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949" w14:textId="77777777" w:rsidR="00B1189F" w:rsidRPr="00317048" w:rsidRDefault="00B1189F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4DA4" w14:textId="77777777" w:rsidR="00B1189F" w:rsidRPr="00317048" w:rsidRDefault="00B1189F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684A" w14:textId="77777777" w:rsidR="00B1189F" w:rsidRPr="00317048" w:rsidRDefault="00B1189F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7EDE4874" w14:textId="77777777" w:rsidTr="00B42AC1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D3B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</w:t>
            </w:r>
          </w:p>
          <w:p w14:paraId="5DAE88A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накладання щипців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6B2C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32ED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93E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BF2B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A6F7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4379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289116C6" w14:textId="77777777" w:rsidTr="002A4AB9"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7FA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вакуум-екстракції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1622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FD9B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E25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AC7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48D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B4C0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02F51CEA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687E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кесарів розтин (крім малих </w:t>
            </w:r>
          </w:p>
          <w:p w14:paraId="266C9D5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піхвових)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E359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ACA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EB38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7C7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BE4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E78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225C41E7" w14:textId="77777777" w:rsidTr="002A4AB9"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6E5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плодоруйнівні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A746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0F3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2C5D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D536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1E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E0C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15D3A695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313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штучне переривання </w:t>
            </w:r>
          </w:p>
          <w:p w14:paraId="19D7C6AC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7500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438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C400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F6B0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1BF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CDC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4C64960C" w14:textId="77777777" w:rsidTr="002A4AB9"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574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інші вишкрібання  матки,</w:t>
            </w:r>
          </w:p>
          <w:p w14:paraId="689D2D3D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які пов’язані з вагітністю</w:t>
            </w:r>
          </w:p>
          <w:p w14:paraId="70DD5ECA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(крім штучного переривання </w:t>
            </w:r>
          </w:p>
          <w:p w14:paraId="778A5F38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вагітності)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E0A8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438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87B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B89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AD4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65E4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40DBEDB4" w14:textId="77777777" w:rsidTr="002A4AB9">
        <w:tc>
          <w:tcPr>
            <w:tcW w:w="3328" w:type="dxa"/>
            <w:tcBorders>
              <w:left w:val="single" w:sz="4" w:space="0" w:color="auto"/>
              <w:right w:val="single" w:sz="4" w:space="0" w:color="auto"/>
            </w:tcBorders>
          </w:tcPr>
          <w:p w14:paraId="49DD295F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вакуум-аспірації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8F847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9A2AB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2630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D9C0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83B0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E082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34C9823A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FF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вакуум-екскохлеації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05C7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8C58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8E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9E1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AA3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8DC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2229A9AD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5BC" w14:textId="77777777" w:rsidR="002A4AB9" w:rsidRPr="007B2000" w:rsidRDefault="002A4AB9" w:rsidP="00B42AC1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8EE4" w14:textId="77777777" w:rsidR="002A4AB9" w:rsidRPr="007B2000" w:rsidRDefault="002A4AB9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99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8E6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10F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3CA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D4B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7177B93B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2D0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14:paraId="61617B8B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кістках і суглобах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765C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92B9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AE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E20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1927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D060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64710A29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9FBC8" w14:textId="77777777" w:rsidR="002A4AB9" w:rsidRPr="002A4AB9" w:rsidRDefault="002A4AB9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2A4AB9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у тому числі </w:t>
            </w:r>
          </w:p>
          <w:p w14:paraId="2F0CD823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2A4AB9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>ампутації кінцівок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7E33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28F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8B26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CB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574D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E842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32A67D19" w14:textId="77777777" w:rsidTr="002A4AB9"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AD2C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14:paraId="0BC3488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>при судинних захворюваннях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3655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40E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D36F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3586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143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821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598EA129" w14:textId="77777777" w:rsidTr="002A4AB9"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0764" w14:textId="77777777" w:rsidR="002A4AB9" w:rsidRPr="00535951" w:rsidRDefault="002A4AB9" w:rsidP="00B42AC1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14:paraId="599A62F7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  при цукровому діабеті  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7D31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8403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3E4F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20A9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C39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7927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5EFBDDC8" w14:textId="77777777" w:rsidTr="002A4AB9">
        <w:tc>
          <w:tcPr>
            <w:tcW w:w="3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9937C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ендопротезування</w:t>
            </w:r>
          </w:p>
          <w:p w14:paraId="032BE3FA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суглобів (із рядка 15.1)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9ED3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D68D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BE27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E3B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CB26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6670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16401207" w14:textId="77777777" w:rsidTr="00B42AC1">
        <w:tc>
          <w:tcPr>
            <w:tcW w:w="3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82EAC" w14:textId="77777777" w:rsidR="002A4AB9" w:rsidRPr="007B2000" w:rsidRDefault="002A4AB9" w:rsidP="00B42AC1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87B4" w14:textId="77777777" w:rsidR="002A4AB9" w:rsidRPr="007B2000" w:rsidRDefault="002A4AB9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16.0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CABF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3F0B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70CA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C3608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1BDED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2928D81E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3B8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14:paraId="30FE672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при злоякісних пухлинах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C4C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0B3F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4F58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CC8B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C7C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5B51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4C161ABD" w14:textId="77777777" w:rsidTr="002A4AB9"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B864" w14:textId="77777777" w:rsidR="002A4AB9" w:rsidRPr="007B2000" w:rsidRDefault="002A4AB9" w:rsidP="00B42AC1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89DE" w14:textId="77777777" w:rsidR="002A4AB9" w:rsidRPr="007B2000" w:rsidRDefault="002A4AB9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17.0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C7F4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A39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7034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327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B6B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06ED8E88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E76" w14:textId="77777777" w:rsidR="002A4AB9" w:rsidRPr="007B2000" w:rsidRDefault="002A4AB9" w:rsidP="00B42AC1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Інші операції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AA1" w14:textId="77777777" w:rsidR="002A4AB9" w:rsidRPr="007B2000" w:rsidRDefault="002A4AB9" w:rsidP="00B42AC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18.0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9A16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0F4A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66C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5C94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63A5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A4AB9" w:rsidRPr="007B2000" w14:paraId="7DFAB427" w14:textId="77777777" w:rsidTr="002A4AB9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5DC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14:paraId="22C4DA71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хвороб ротової</w:t>
            </w:r>
          </w:p>
          <w:p w14:paraId="74FCDBA4" w14:textId="77777777" w:rsidR="002A4AB9" w:rsidRPr="007B2000" w:rsidRDefault="002A4AB9" w:rsidP="00B42AC1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порожнини, залоз та щелеп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46E" w14:textId="77777777" w:rsidR="002A4AB9" w:rsidRPr="007B2000" w:rsidRDefault="002A4AB9" w:rsidP="00B42AC1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18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7D5E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77D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FE4C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9F79" w14:textId="77777777" w:rsidR="002A4AB9" w:rsidRPr="00317048" w:rsidRDefault="002A4AB9" w:rsidP="002A4AB9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15DE3C26" w14:textId="77777777" w:rsidR="006174FA" w:rsidRPr="007B2000" w:rsidRDefault="006174FA" w:rsidP="00B1189F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  <w:gridCol w:w="4952"/>
      </w:tblGrid>
      <w:tr w:rsidR="005C63EE" w:rsidRPr="0053462C" w14:paraId="0F16B0DA" w14:textId="77777777" w:rsidTr="0053462C">
        <w:tc>
          <w:tcPr>
            <w:tcW w:w="5068" w:type="dxa"/>
            <w:shd w:val="clear" w:color="auto" w:fill="auto"/>
          </w:tcPr>
          <w:p w14:paraId="09B63A93" w14:textId="77777777" w:rsidR="005C63EE" w:rsidRPr="0053462C" w:rsidRDefault="00693AA6" w:rsidP="00B1189F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3501</w:t>
            </w:r>
          </w:p>
        </w:tc>
        <w:tc>
          <w:tcPr>
            <w:tcW w:w="5069" w:type="dxa"/>
            <w:shd w:val="clear" w:color="auto" w:fill="auto"/>
          </w:tcPr>
          <w:p w14:paraId="2EF1D8CB" w14:textId="77777777" w:rsidR="005C63EE" w:rsidRPr="0053462C" w:rsidRDefault="005C63EE" w:rsidP="0053462C">
            <w:pPr>
              <w:jc w:val="right"/>
              <w:rPr>
                <w:bCs/>
                <w:lang w:val="uk-UA"/>
              </w:rPr>
            </w:pPr>
          </w:p>
        </w:tc>
      </w:tr>
    </w:tbl>
    <w:p w14:paraId="748B4B26" w14:textId="12EDEFA8" w:rsidR="00B1189F" w:rsidRPr="007B2000" w:rsidRDefault="003B566E" w:rsidP="00B1189F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</w:t>
      </w:r>
      <w:r w:rsidR="00B1189F" w:rsidRPr="007B2000">
        <w:rPr>
          <w:b w:val="0"/>
          <w:bCs w:val="0"/>
          <w:sz w:val="22"/>
          <w:szCs w:val="22"/>
        </w:rPr>
        <w:t>перован</w:t>
      </w:r>
      <w:r w:rsidRPr="007B2000">
        <w:rPr>
          <w:b w:val="0"/>
          <w:bCs w:val="0"/>
          <w:sz w:val="22"/>
          <w:szCs w:val="22"/>
        </w:rPr>
        <w:t>их</w:t>
      </w:r>
      <w:r w:rsidR="00B1189F" w:rsidRPr="007B2000">
        <w:rPr>
          <w:b w:val="0"/>
          <w:bCs w:val="0"/>
          <w:sz w:val="22"/>
          <w:szCs w:val="22"/>
        </w:rPr>
        <w:t xml:space="preserve"> хворих, усього 1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>осіб, у тому числі дітей віком 0-17 років включно 2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727CF1" w:rsidRPr="007B2000">
        <w:rPr>
          <w:b w:val="0"/>
          <w:bCs w:val="0"/>
          <w:sz w:val="22"/>
          <w:szCs w:val="22"/>
        </w:rPr>
        <w:t xml:space="preserve">; сільських жителів (із пункту </w:t>
      </w:r>
      <w:r w:rsidR="00B1189F" w:rsidRPr="007B2000">
        <w:rPr>
          <w:b w:val="0"/>
          <w:bCs w:val="0"/>
          <w:sz w:val="22"/>
          <w:szCs w:val="22"/>
        </w:rPr>
        <w:t>1) 3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>. Із загальної</w:t>
      </w:r>
      <w:r w:rsidR="00727CF1" w:rsidRPr="007B2000">
        <w:rPr>
          <w:b w:val="0"/>
          <w:bCs w:val="0"/>
          <w:sz w:val="22"/>
          <w:szCs w:val="22"/>
        </w:rPr>
        <w:t xml:space="preserve"> кількості операцій (рядок 1 графи 1 таблиці </w:t>
      </w:r>
      <w:r w:rsidR="00B1189F" w:rsidRPr="007B2000">
        <w:rPr>
          <w:b w:val="0"/>
          <w:bCs w:val="0"/>
          <w:sz w:val="22"/>
          <w:szCs w:val="22"/>
        </w:rPr>
        <w:t>3500) проведено операцій з використанням апаратури: лазерної 4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 xml:space="preserve">, </w:t>
      </w:r>
      <w:r w:rsidR="00177B3F" w:rsidRPr="007B2000">
        <w:rPr>
          <w:b w:val="0"/>
          <w:bCs w:val="0"/>
          <w:sz w:val="22"/>
          <w:szCs w:val="22"/>
        </w:rPr>
        <w:t>у тому числі при опера</w:t>
      </w:r>
      <w:r w:rsidR="003E298B" w:rsidRPr="007B2000">
        <w:rPr>
          <w:b w:val="0"/>
          <w:bCs w:val="0"/>
          <w:sz w:val="22"/>
          <w:szCs w:val="22"/>
        </w:rPr>
        <w:t>ціях на сітківці 5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3E298B" w:rsidRPr="007B2000">
        <w:rPr>
          <w:b w:val="0"/>
          <w:bCs w:val="0"/>
          <w:sz w:val="22"/>
          <w:szCs w:val="22"/>
        </w:rPr>
        <w:t>;</w:t>
      </w:r>
      <w:r w:rsidR="00177B3F" w:rsidRPr="007B2000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 xml:space="preserve">кріогенної </w:t>
      </w:r>
      <w:r w:rsidR="006A49F6" w:rsidRPr="007B2000">
        <w:rPr>
          <w:b w:val="0"/>
          <w:bCs w:val="0"/>
          <w:sz w:val="22"/>
          <w:szCs w:val="22"/>
        </w:rPr>
        <w:t>6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3E298B" w:rsidRPr="007B2000">
        <w:rPr>
          <w:b w:val="0"/>
          <w:bCs w:val="0"/>
          <w:sz w:val="22"/>
          <w:szCs w:val="22"/>
        </w:rPr>
        <w:t>;</w:t>
      </w:r>
      <w:r w:rsidR="00B1189F" w:rsidRPr="007B2000">
        <w:rPr>
          <w:b w:val="0"/>
          <w:bCs w:val="0"/>
          <w:sz w:val="22"/>
          <w:szCs w:val="22"/>
        </w:rPr>
        <w:t xml:space="preserve"> ендоскопічної </w:t>
      </w:r>
      <w:r w:rsidR="006A49F6" w:rsidRPr="007B2000">
        <w:rPr>
          <w:b w:val="0"/>
          <w:bCs w:val="0"/>
          <w:sz w:val="22"/>
          <w:szCs w:val="22"/>
        </w:rPr>
        <w:t>7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3E298B" w:rsidRPr="007B2000">
        <w:rPr>
          <w:b w:val="0"/>
          <w:bCs w:val="0"/>
          <w:sz w:val="22"/>
          <w:szCs w:val="22"/>
        </w:rPr>
        <w:t>;</w:t>
      </w:r>
      <w:r w:rsidR="009373A0" w:rsidRPr="007B2000">
        <w:rPr>
          <w:b w:val="0"/>
          <w:bCs w:val="0"/>
          <w:sz w:val="22"/>
          <w:szCs w:val="22"/>
        </w:rPr>
        <w:t xml:space="preserve"> а</w:t>
      </w:r>
      <w:r w:rsidR="00E16CB1" w:rsidRPr="007B2000">
        <w:rPr>
          <w:b w:val="0"/>
          <w:bCs w:val="0"/>
          <w:sz w:val="22"/>
          <w:szCs w:val="22"/>
        </w:rPr>
        <w:t>н</w:t>
      </w:r>
      <w:r w:rsidR="009373A0" w:rsidRPr="007B2000">
        <w:rPr>
          <w:b w:val="0"/>
          <w:bCs w:val="0"/>
          <w:sz w:val="22"/>
          <w:szCs w:val="22"/>
        </w:rPr>
        <w:t>гіографічної</w:t>
      </w:r>
      <w:r w:rsidR="003E298B" w:rsidRPr="007B2000">
        <w:rPr>
          <w:b w:val="0"/>
          <w:bCs w:val="0"/>
          <w:sz w:val="22"/>
          <w:szCs w:val="22"/>
        </w:rPr>
        <w:t xml:space="preserve"> 8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3E298B" w:rsidRPr="007B2000">
        <w:rPr>
          <w:b w:val="0"/>
          <w:bCs w:val="0"/>
          <w:sz w:val="22"/>
          <w:szCs w:val="22"/>
        </w:rPr>
        <w:t>;</w:t>
      </w:r>
      <w:r w:rsidR="009373A0" w:rsidRPr="007B2000">
        <w:rPr>
          <w:b w:val="0"/>
          <w:bCs w:val="0"/>
          <w:sz w:val="22"/>
          <w:szCs w:val="22"/>
        </w:rPr>
        <w:t xml:space="preserve"> рентгенівської 9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9373A0" w:rsidRPr="007B2000">
        <w:rPr>
          <w:b w:val="0"/>
          <w:bCs w:val="0"/>
          <w:sz w:val="22"/>
          <w:szCs w:val="22"/>
        </w:rPr>
        <w:t>.</w:t>
      </w:r>
      <w:r w:rsidR="00B1189F" w:rsidRPr="007B2000">
        <w:rPr>
          <w:b w:val="0"/>
          <w:bCs w:val="0"/>
          <w:sz w:val="22"/>
          <w:szCs w:val="22"/>
        </w:rPr>
        <w:t xml:space="preserve"> Кількість загальних анестезій оперованим, </w:t>
      </w:r>
      <w:r w:rsidR="00A600EB" w:rsidRPr="007B2000">
        <w:rPr>
          <w:b w:val="0"/>
          <w:bCs w:val="0"/>
          <w:sz w:val="22"/>
          <w:szCs w:val="22"/>
        </w:rPr>
        <w:t>у</w:t>
      </w:r>
      <w:r w:rsidR="00B1189F" w:rsidRPr="007B2000">
        <w:rPr>
          <w:b w:val="0"/>
          <w:bCs w:val="0"/>
          <w:sz w:val="22"/>
          <w:szCs w:val="22"/>
        </w:rPr>
        <w:t xml:space="preserve">сього </w:t>
      </w:r>
      <w:r w:rsidR="009373A0" w:rsidRPr="007B2000">
        <w:rPr>
          <w:b w:val="0"/>
          <w:bCs w:val="0"/>
          <w:sz w:val="22"/>
          <w:szCs w:val="22"/>
        </w:rPr>
        <w:t>10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 xml:space="preserve">, у тому числі дітям віком 0-17 років включно </w:t>
      </w:r>
      <w:r w:rsidR="009373A0" w:rsidRPr="007B2000">
        <w:rPr>
          <w:b w:val="0"/>
          <w:bCs w:val="0"/>
          <w:sz w:val="22"/>
          <w:szCs w:val="22"/>
        </w:rPr>
        <w:t>11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 xml:space="preserve">, померло в результаті загальної анестезії, </w:t>
      </w:r>
      <w:r w:rsidR="00A600EB" w:rsidRPr="007B2000">
        <w:rPr>
          <w:b w:val="0"/>
          <w:bCs w:val="0"/>
          <w:sz w:val="22"/>
          <w:szCs w:val="22"/>
        </w:rPr>
        <w:t>у</w:t>
      </w:r>
      <w:r w:rsidR="00B1189F" w:rsidRPr="007B2000">
        <w:rPr>
          <w:b w:val="0"/>
          <w:bCs w:val="0"/>
          <w:sz w:val="22"/>
          <w:szCs w:val="22"/>
        </w:rPr>
        <w:t xml:space="preserve">сього </w:t>
      </w:r>
      <w:r w:rsidR="006A49F6" w:rsidRPr="007B2000">
        <w:rPr>
          <w:b w:val="0"/>
          <w:bCs w:val="0"/>
          <w:sz w:val="22"/>
          <w:szCs w:val="22"/>
        </w:rPr>
        <w:t>1</w:t>
      </w:r>
      <w:r w:rsidR="009373A0" w:rsidRPr="007B2000">
        <w:rPr>
          <w:b w:val="0"/>
          <w:bCs w:val="0"/>
          <w:sz w:val="22"/>
          <w:szCs w:val="22"/>
        </w:rPr>
        <w:t>2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B1189F" w:rsidRPr="007B2000">
        <w:rPr>
          <w:b w:val="0"/>
          <w:bCs w:val="0"/>
          <w:sz w:val="22"/>
          <w:szCs w:val="22"/>
        </w:rPr>
        <w:t>, у тому числі дітей віком</w:t>
      </w:r>
      <w:r w:rsidR="00A600EB" w:rsidRPr="007B2000">
        <w:rPr>
          <w:b w:val="0"/>
          <w:bCs w:val="0"/>
          <w:sz w:val="22"/>
          <w:szCs w:val="22"/>
        </w:rPr>
        <w:t xml:space="preserve"> 0-17 років включно 1</w:t>
      </w:r>
      <w:r w:rsidR="009373A0" w:rsidRPr="007B2000">
        <w:rPr>
          <w:b w:val="0"/>
          <w:bCs w:val="0"/>
          <w:sz w:val="22"/>
          <w:szCs w:val="22"/>
        </w:rPr>
        <w:t>3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14:paraId="1ECED43D" w14:textId="77777777" w:rsidR="006174FA" w:rsidRPr="007B2000" w:rsidRDefault="006174FA" w:rsidP="00B1189F">
      <w:pPr>
        <w:pStyle w:val="a3"/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  <w:gridCol w:w="4952"/>
      </w:tblGrid>
      <w:tr w:rsidR="005C63EE" w:rsidRPr="0053462C" w14:paraId="54F59CD1" w14:textId="77777777" w:rsidTr="0053462C">
        <w:tc>
          <w:tcPr>
            <w:tcW w:w="5068" w:type="dxa"/>
            <w:shd w:val="clear" w:color="auto" w:fill="auto"/>
          </w:tcPr>
          <w:p w14:paraId="7FB0DD22" w14:textId="77777777" w:rsidR="005C63EE" w:rsidRPr="0053462C" w:rsidRDefault="00693AA6" w:rsidP="00B11779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3502</w:t>
            </w:r>
          </w:p>
        </w:tc>
        <w:tc>
          <w:tcPr>
            <w:tcW w:w="5069" w:type="dxa"/>
            <w:shd w:val="clear" w:color="auto" w:fill="auto"/>
          </w:tcPr>
          <w:p w14:paraId="3F204B4D" w14:textId="77777777" w:rsidR="005C63EE" w:rsidRPr="0053462C" w:rsidRDefault="005C63EE" w:rsidP="0053462C">
            <w:pPr>
              <w:jc w:val="right"/>
              <w:rPr>
                <w:bCs/>
                <w:lang w:val="uk-UA"/>
              </w:rPr>
            </w:pPr>
          </w:p>
        </w:tc>
      </w:tr>
    </w:tbl>
    <w:p w14:paraId="6D8DE194" w14:textId="224FB6D7" w:rsidR="00B1189F" w:rsidRPr="007B2000" w:rsidRDefault="00B1189F" w:rsidP="00727CF1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операці</w:t>
      </w:r>
      <w:r w:rsidR="00727CF1" w:rsidRPr="007B2000">
        <w:rPr>
          <w:b w:val="0"/>
          <w:bCs w:val="0"/>
          <w:sz w:val="22"/>
          <w:szCs w:val="22"/>
        </w:rPr>
        <w:t xml:space="preserve">й на органах зору (рядок 4.0 графи 1 таблиці </w:t>
      </w:r>
      <w:r w:rsidRPr="007B2000">
        <w:rPr>
          <w:b w:val="0"/>
          <w:bCs w:val="0"/>
          <w:sz w:val="22"/>
          <w:szCs w:val="22"/>
        </w:rPr>
        <w:t xml:space="preserve">3500) – мікрохірургічні </w:t>
      </w:r>
      <w:r w:rsidR="007F32A0" w:rsidRPr="007B2000">
        <w:rPr>
          <w:b w:val="0"/>
          <w:bCs w:val="0"/>
          <w:sz w:val="22"/>
          <w:szCs w:val="22"/>
        </w:rPr>
        <w:t>1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7F32A0" w:rsidRPr="007B2000">
        <w:rPr>
          <w:b w:val="0"/>
          <w:bCs w:val="0"/>
          <w:sz w:val="22"/>
          <w:szCs w:val="22"/>
        </w:rPr>
        <w:t>, на вусі (рядок 5.1 графи 1 таблиці</w:t>
      </w:r>
      <w:r w:rsidR="00A600EB" w:rsidRPr="007B2000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3500) – слухополіпшувальні </w:t>
      </w:r>
      <w:r w:rsidR="003F2A2A" w:rsidRPr="007B2000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2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на шлунку з приводу виразкової хвороби </w:t>
      </w:r>
      <w:r w:rsidR="00727CF1" w:rsidRPr="007B2000">
        <w:rPr>
          <w:b w:val="0"/>
          <w:bCs w:val="0"/>
          <w:sz w:val="22"/>
          <w:szCs w:val="22"/>
        </w:rPr>
        <w:t>(рядок 9.2 графи</w:t>
      </w:r>
      <w:r w:rsidR="00A600EB" w:rsidRPr="007B2000">
        <w:rPr>
          <w:b w:val="0"/>
          <w:bCs w:val="0"/>
          <w:sz w:val="22"/>
          <w:szCs w:val="22"/>
        </w:rPr>
        <w:t xml:space="preserve"> </w:t>
      </w:r>
      <w:r w:rsidR="00727CF1" w:rsidRPr="007B2000">
        <w:rPr>
          <w:b w:val="0"/>
          <w:bCs w:val="0"/>
          <w:sz w:val="22"/>
          <w:szCs w:val="22"/>
        </w:rPr>
        <w:t>1 таблиці</w:t>
      </w:r>
      <w:r w:rsidR="00A600EB" w:rsidRPr="007B2000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3500) – органозберіга</w:t>
      </w:r>
      <w:r w:rsidR="00A600EB" w:rsidRPr="007B2000">
        <w:rPr>
          <w:b w:val="0"/>
          <w:bCs w:val="0"/>
          <w:sz w:val="22"/>
          <w:szCs w:val="22"/>
        </w:rPr>
        <w:t>льн</w:t>
      </w:r>
      <w:r w:rsidRPr="007B2000">
        <w:rPr>
          <w:b w:val="0"/>
          <w:bCs w:val="0"/>
          <w:sz w:val="22"/>
          <w:szCs w:val="22"/>
        </w:rPr>
        <w:t>і 3</w:t>
      </w:r>
      <w:r w:rsidR="000C237E" w:rsidRPr="00506489">
        <w:rPr>
          <w:sz w:val="22"/>
          <w:szCs w:val="22"/>
        </w:rPr>
        <w:t xml:space="preserve">    </w:t>
      </w:r>
      <w:r w:rsidR="000C237E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0C237E" w:rsidRPr="00506489">
        <w:rPr>
          <w:sz w:val="22"/>
          <w:szCs w:val="22"/>
          <w:u w:val="single"/>
        </w:rPr>
        <w:t> </w:t>
      </w:r>
      <w:r w:rsidR="000C237E" w:rsidRPr="000C237E">
        <w:rPr>
          <w:b w:val="0"/>
          <w:bCs w:val="0"/>
          <w:sz w:val="22"/>
          <w:szCs w:val="22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14:paraId="7713DAEE" w14:textId="77777777" w:rsidR="00477AF5" w:rsidRPr="007B2000" w:rsidRDefault="00477AF5" w:rsidP="003F2A2A">
      <w:pPr>
        <w:pStyle w:val="a3"/>
        <w:rPr>
          <w:b w:val="0"/>
          <w:bCs w:val="0"/>
          <w:sz w:val="22"/>
          <w:szCs w:val="22"/>
        </w:rPr>
      </w:pPr>
    </w:p>
    <w:p w14:paraId="4FC2D984" w14:textId="77777777" w:rsidR="00477AF5" w:rsidRPr="007B2000" w:rsidRDefault="00477AF5" w:rsidP="003F2A2A">
      <w:pPr>
        <w:pStyle w:val="a3"/>
        <w:rPr>
          <w:b w:val="0"/>
          <w:bCs w:val="0"/>
          <w:sz w:val="22"/>
          <w:szCs w:val="22"/>
        </w:rPr>
        <w:sectPr w:rsidR="00477AF5" w:rsidRPr="007B2000" w:rsidSect="006A5951">
          <w:pgSz w:w="11906" w:h="16838"/>
          <w:pgMar w:top="720" w:right="851" w:bottom="357" w:left="1134" w:header="709" w:footer="709" w:gutter="0"/>
          <w:cols w:space="708"/>
          <w:docGrid w:linePitch="381"/>
        </w:sectPr>
      </w:pPr>
    </w:p>
    <w:p w14:paraId="011F7CF1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14:paraId="3008D0D1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Термінова хірургічна допомога хворим, які вибули зі стаціонару, за звітний період</w:t>
      </w:r>
    </w:p>
    <w:p w14:paraId="5D3F9C4B" w14:textId="77777777" w:rsidR="00263526" w:rsidRPr="007B2000" w:rsidRDefault="00263526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90"/>
        <w:gridCol w:w="7279"/>
      </w:tblGrid>
      <w:tr w:rsidR="005C63EE" w:rsidRPr="007B2000" w14:paraId="1BAC7F8D" w14:textId="77777777" w:rsidTr="0053462C">
        <w:tc>
          <w:tcPr>
            <w:tcW w:w="7392" w:type="dxa"/>
            <w:shd w:val="clear" w:color="auto" w:fill="auto"/>
          </w:tcPr>
          <w:p w14:paraId="6C5BE1B1" w14:textId="77777777" w:rsidR="005C63EE" w:rsidRPr="0053462C" w:rsidRDefault="00693AA6" w:rsidP="00723E4E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3600</w:t>
            </w:r>
          </w:p>
        </w:tc>
        <w:tc>
          <w:tcPr>
            <w:tcW w:w="7393" w:type="dxa"/>
            <w:shd w:val="clear" w:color="auto" w:fill="auto"/>
          </w:tcPr>
          <w:p w14:paraId="1BEE2FCD" w14:textId="77777777" w:rsidR="005C63EE" w:rsidRPr="0053462C" w:rsidRDefault="005C63EE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14:paraId="43A600EA" w14:textId="77777777"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680"/>
        <w:gridCol w:w="560"/>
        <w:gridCol w:w="1540"/>
        <w:gridCol w:w="1120"/>
        <w:gridCol w:w="1400"/>
        <w:gridCol w:w="980"/>
        <w:gridCol w:w="1400"/>
        <w:gridCol w:w="1120"/>
        <w:gridCol w:w="1540"/>
        <w:gridCol w:w="1260"/>
      </w:tblGrid>
      <w:tr w:rsidR="00723E4E" w:rsidRPr="00AA0940" w14:paraId="77B5DF5C" w14:textId="77777777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EFCB" w14:textId="77777777" w:rsidR="00723E4E" w:rsidRPr="007B2000" w:rsidRDefault="00723E4E" w:rsidP="005B208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Найменування операцій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0FF8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Терміни доставки </w:t>
            </w:r>
            <w:r w:rsidR="0035031C" w:rsidRPr="007B2000">
              <w:rPr>
                <w:sz w:val="18"/>
                <w:szCs w:val="18"/>
                <w:lang w:val="ru-RU"/>
              </w:rPr>
              <w:t>в</w:t>
            </w:r>
            <w:r w:rsidRPr="007B2000">
              <w:rPr>
                <w:sz w:val="18"/>
                <w:szCs w:val="18"/>
              </w:rPr>
              <w:t xml:space="preserve"> стаціонар від початку захворювання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27309" w14:textId="77777777"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Номер рядка</w:t>
            </w:r>
          </w:p>
        </w:tc>
        <w:tc>
          <w:tcPr>
            <w:tcW w:w="10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738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Доставлено хворих у стаціонар</w:t>
            </w:r>
            <w:r w:rsidR="003B566E" w:rsidRPr="007B2000">
              <w:rPr>
                <w:sz w:val="18"/>
                <w:szCs w:val="18"/>
              </w:rPr>
              <w:t xml:space="preserve"> (кількість)</w:t>
            </w:r>
          </w:p>
        </w:tc>
      </w:tr>
      <w:tr w:rsidR="00723E4E" w:rsidRPr="007B2000" w14:paraId="5D082773" w14:textId="77777777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BB78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591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5D48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5013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не оперовано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B63B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BA4A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оперовано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A650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</w:tr>
      <w:tr w:rsidR="00723E4E" w:rsidRPr="007B2000" w14:paraId="3AE7E48F" w14:textId="77777777">
        <w:trPr>
          <w:cantSplit/>
          <w:trHeight w:val="1134"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F32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2188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1302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AD5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A5AE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14:paraId="785ED80D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14:paraId="699374BD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14:paraId="58F266FA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14:paraId="6665695F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14:paraId="5B885892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14:paraId="18BACAEF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9E5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E370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14:paraId="4BB61315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14:paraId="2306ECD7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14:paraId="5BB8B046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14:paraId="574F41CC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14:paraId="169C1D2F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років </w:t>
            </w:r>
          </w:p>
          <w:p w14:paraId="7E184107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926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D72A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14:paraId="3AD76796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числі </w:t>
            </w:r>
          </w:p>
          <w:p w14:paraId="74ADACBF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14:paraId="45C911A0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14:paraId="4DB5F2E1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14:paraId="58336DB7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14:paraId="4804E65D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524D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4FFB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14:paraId="2B591B57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14:paraId="147A9334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14:paraId="3D6DE704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14:paraId="3C4455FA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14:paraId="24A32346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14:paraId="218D0AE6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</w:tr>
      <w:tr w:rsidR="00723E4E" w:rsidRPr="007B2000" w14:paraId="40B8CD19" w14:textId="77777777">
        <w:trPr>
          <w:cantSplit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814F8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1D3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C7F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F8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2013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4E79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787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281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719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8AD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E0C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</w:tr>
      <w:tr w:rsidR="00723E4E" w:rsidRPr="007B2000" w14:paraId="2DF379FE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110A7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 xml:space="preserve">Гостра непрохідність </w:t>
            </w:r>
          </w:p>
          <w:p w14:paraId="1A087E9B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кишок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D307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1C4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719" w14:textId="248833A6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6B1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C5A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FE1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75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80B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299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980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7EDF6CE4" w14:textId="77777777" w:rsidTr="002C0590">
        <w:trPr>
          <w:cantSplit/>
        </w:trPr>
        <w:tc>
          <w:tcPr>
            <w:tcW w:w="2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303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3DB5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 тому числі</w:t>
            </w:r>
          </w:p>
          <w:p w14:paraId="526D06B8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A300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0EE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D2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BF8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628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AFA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47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939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580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3A9620A4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714B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Гострий апендицит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DDD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52D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6A89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5C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59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D4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836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4A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20FE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7E4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6FB03111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0BEC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621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 xml:space="preserve">у тому числі </w:t>
            </w:r>
          </w:p>
          <w:p w14:paraId="3242CF13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D2A2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7CA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BAF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44C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897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5C8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10D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175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304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336E7802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D34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Проривна виразка шлунка та 12-палої кишки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09D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003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602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4B6D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623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057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86A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D2BD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6FD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D8F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7A1030A9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B221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67D1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 тому числі</w:t>
            </w:r>
          </w:p>
          <w:p w14:paraId="190F8FE0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3AC7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92D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AC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DAC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6D1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F32E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E29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604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D6A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7E3261C0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B090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Шлунково-кишкова</w:t>
            </w:r>
          </w:p>
          <w:p w14:paraId="3FAD772E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кровотеча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4A4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6BFA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E29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BAA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77C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EDD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634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F65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CA9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BAC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595313E3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F8AF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E2E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 xml:space="preserve">у тому числі </w:t>
            </w:r>
          </w:p>
          <w:p w14:paraId="37ED1740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23E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ACA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11A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1A19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F02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9F9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B13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F9D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D6A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2BDE5E17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E239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 xml:space="preserve">Защемлена грижа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A117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B6EA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F46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81D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C81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687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2B1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287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4B4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763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46E12130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100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BBE8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 тому числі</w:t>
            </w:r>
          </w:p>
          <w:p w14:paraId="1B9081E2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8356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19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36C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CCD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EA7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3CE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6E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2E4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57C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04E192C6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105E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Гострий холецистит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CF7F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3D0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B2E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7D8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CA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97D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B7E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D33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CAC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817E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02E03D41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5ACB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05AD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 xml:space="preserve">у тому числі </w:t>
            </w:r>
          </w:p>
          <w:p w14:paraId="51F66EDA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317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27A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F38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754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32EE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C45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ABB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C0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509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41B75F07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8C26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Гострий панкреатит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E16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AB58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488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482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623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549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2FA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9E4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8D5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248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4339F0C2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5441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0ABE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 тому числі</w:t>
            </w:r>
          </w:p>
          <w:p w14:paraId="022EFFA8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8155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87A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E01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BF8E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909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C65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01B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BA9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907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0D40A730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FEA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 xml:space="preserve">Позаматкова </w:t>
            </w:r>
            <w:r w:rsidR="007F32A0" w:rsidRPr="007B2000">
              <w:rPr>
                <w:b w:val="0"/>
                <w:bCs w:val="0"/>
                <w:sz w:val="20"/>
                <w:szCs w:val="20"/>
              </w:rPr>
              <w:t>вагіт</w:t>
            </w:r>
            <w:r w:rsidRPr="007B2000">
              <w:rPr>
                <w:b w:val="0"/>
                <w:bCs w:val="0"/>
                <w:sz w:val="20"/>
                <w:szCs w:val="20"/>
              </w:rPr>
              <w:t>ність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1AE4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03A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1AE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658A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338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AF1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78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EFD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E31D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C698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05C9000D" w14:textId="77777777" w:rsidTr="002C0590">
        <w:trPr>
          <w:cantSplit/>
        </w:trPr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9A7B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2372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 тому  числі 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02F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07C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91C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E273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0BE0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6FC2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5F15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A157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51F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473C026C" w14:textId="77777777" w:rsidTr="002C0590">
        <w:trPr>
          <w:cantSplit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39B7D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Травми внутрішніх</w:t>
            </w:r>
          </w:p>
          <w:p w14:paraId="0A40B6B2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органів грудної та черевної порожнини й таза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8B8D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8599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5A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C68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A6E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EA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1CFB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A5D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9F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B26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723E4E" w:rsidRPr="007B2000" w14:paraId="7C9B277B" w14:textId="77777777" w:rsidTr="002C0590">
        <w:trPr>
          <w:cantSplit/>
        </w:trPr>
        <w:tc>
          <w:tcPr>
            <w:tcW w:w="2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C89E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3800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у тому числі</w:t>
            </w:r>
          </w:p>
          <w:p w14:paraId="7F9759B3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пізніше 24 годин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20C" w14:textId="77777777"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5776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228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AA7F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98BC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52E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D29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C111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274" w14:textId="77777777"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6746947D" w14:textId="77777777" w:rsidR="00B1189F" w:rsidRPr="007B2000" w:rsidRDefault="00B1189F" w:rsidP="00577B8D">
      <w:pPr>
        <w:jc w:val="both"/>
        <w:rPr>
          <w:sz w:val="21"/>
          <w:szCs w:val="21"/>
          <w:lang w:val="uk-UA"/>
        </w:rPr>
        <w:sectPr w:rsidR="00B1189F" w:rsidRPr="007B2000" w:rsidSect="00723E4E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14:paraId="19BB7487" w14:textId="77777777"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14:paraId="47720ED9" w14:textId="77777777" w:rsidR="00B1189F" w:rsidRPr="007B2000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 xml:space="preserve">Розділ </w:t>
      </w:r>
      <w:r w:rsidRPr="007B2000">
        <w:rPr>
          <w:b/>
          <w:bCs/>
          <w:sz w:val="22"/>
          <w:szCs w:val="22"/>
          <w:lang w:val="en-US"/>
        </w:rPr>
        <w:t>IV</w:t>
      </w:r>
      <w:r w:rsidRPr="007B2000">
        <w:rPr>
          <w:b/>
          <w:bCs/>
          <w:sz w:val="22"/>
          <w:szCs w:val="22"/>
          <w:lang w:val="uk-UA"/>
        </w:rPr>
        <w:t>. Робота діагностичних відділень</w:t>
      </w:r>
    </w:p>
    <w:p w14:paraId="7DB07052" w14:textId="77777777"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14:paraId="74D203A7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рентгенологічного відділення (кабінету)</w:t>
      </w:r>
    </w:p>
    <w:p w14:paraId="37E32643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Ind w:w="-172" w:type="dxa"/>
        <w:tblLook w:val="01E0" w:firstRow="1" w:lastRow="1" w:firstColumn="1" w:lastColumn="1" w:noHBand="0" w:noVBand="0"/>
      </w:tblPr>
      <w:tblGrid>
        <w:gridCol w:w="1468"/>
        <w:gridCol w:w="470"/>
        <w:gridCol w:w="1450"/>
        <w:gridCol w:w="884"/>
        <w:gridCol w:w="716"/>
        <w:gridCol w:w="306"/>
        <w:gridCol w:w="452"/>
        <w:gridCol w:w="782"/>
        <w:gridCol w:w="762"/>
        <w:gridCol w:w="701"/>
        <w:gridCol w:w="673"/>
        <w:gridCol w:w="673"/>
        <w:gridCol w:w="673"/>
        <w:gridCol w:w="197"/>
      </w:tblGrid>
      <w:tr w:rsidR="006B04EB" w:rsidRPr="007B2000" w14:paraId="4F69898E" w14:textId="77777777" w:rsidTr="0053462C">
        <w:tc>
          <w:tcPr>
            <w:tcW w:w="5297" w:type="dxa"/>
            <w:gridSpan w:val="6"/>
            <w:shd w:val="clear" w:color="auto" w:fill="auto"/>
          </w:tcPr>
          <w:p w14:paraId="203FB747" w14:textId="672626E0" w:rsidR="006B04EB" w:rsidRPr="0053462C" w:rsidRDefault="00693AA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5126" w:type="dxa"/>
            <w:gridSpan w:val="8"/>
            <w:shd w:val="clear" w:color="auto" w:fill="auto"/>
          </w:tcPr>
          <w:p w14:paraId="4766D797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53462C" w14:paraId="4DDFF577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14:paraId="1ECEF44A" w14:textId="77777777" w:rsidR="00891629" w:rsidRPr="0053462C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Найменування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14:paraId="047E7D59" w14:textId="77777777"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14:paraId="039B773C" w14:textId="77777777"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Кількість рентгено-</w:t>
            </w:r>
          </w:p>
          <w:p w14:paraId="7E39D93D" w14:textId="77777777"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діагностичних</w:t>
            </w:r>
          </w:p>
          <w:p w14:paraId="0C4FEBF4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 xml:space="preserve">апаратів та устаткування, </w:t>
            </w:r>
            <w:r w:rsidR="000E09CE" w:rsidRPr="0053462C">
              <w:rPr>
                <w:lang w:val="uk-UA"/>
              </w:rPr>
              <w:t>у</w:t>
            </w:r>
            <w:r w:rsidRPr="0053462C">
              <w:rPr>
                <w:lang w:val="uk-UA"/>
              </w:rPr>
              <w:t>сього</w:t>
            </w:r>
          </w:p>
        </w:tc>
        <w:tc>
          <w:tcPr>
            <w:tcW w:w="6797" w:type="dxa"/>
            <w:gridSpan w:val="10"/>
            <w:shd w:val="clear" w:color="auto" w:fill="auto"/>
          </w:tcPr>
          <w:p w14:paraId="711BAD9B" w14:textId="77777777" w:rsidR="00891629" w:rsidRPr="0053462C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</w:t>
            </w:r>
            <w:r w:rsidR="00891629" w:rsidRPr="0053462C">
              <w:rPr>
                <w:lang w:val="uk-UA"/>
              </w:rPr>
              <w:t xml:space="preserve"> тому числі</w:t>
            </w:r>
          </w:p>
        </w:tc>
      </w:tr>
      <w:tr w:rsidR="00891629" w:rsidRPr="0053462C" w14:paraId="475FDB39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14:paraId="23D8AE46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14:paraId="4AA27750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14:paraId="55C827A1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14:paraId="7AA53715" w14:textId="77777777"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апарати</w:t>
            </w:r>
          </w:p>
          <w:p w14:paraId="2F3F1A8A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22E9E7FE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ангіо-гра-фічні</w:t>
            </w:r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14:paraId="0275B62C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мамо-рафіч-ні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14:paraId="78DA609E" w14:textId="77777777"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ком-п’юте-рні томо-графи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14:paraId="6CB974CD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флюо-рогра-фи</w:t>
            </w: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14:paraId="21C2C081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стоматологічні</w:t>
            </w:r>
          </w:p>
        </w:tc>
      </w:tr>
      <w:tr w:rsidR="00891629" w:rsidRPr="0053462C" w14:paraId="22E71528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14:paraId="4369E2B0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14:paraId="502A50A1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14:paraId="02641067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14:paraId="53D5DFB6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14:paraId="4EF42DF9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14:paraId="089486AC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14:paraId="44FF2676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14:paraId="0B735CA1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 w:val="restart"/>
            <w:shd w:val="clear" w:color="auto" w:fill="auto"/>
            <w:textDirection w:val="btLr"/>
          </w:tcPr>
          <w:p w14:paraId="63B54535" w14:textId="77777777"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усього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14:paraId="3C2CEF5A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них</w:t>
            </w:r>
          </w:p>
        </w:tc>
      </w:tr>
      <w:tr w:rsidR="00891629" w:rsidRPr="0053462C" w14:paraId="1FE55EDF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cantSplit/>
          <w:trHeight w:val="1934"/>
        </w:trPr>
        <w:tc>
          <w:tcPr>
            <w:tcW w:w="1468" w:type="dxa"/>
            <w:vMerge/>
            <w:shd w:val="clear" w:color="auto" w:fill="auto"/>
          </w:tcPr>
          <w:p w14:paraId="1623619F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14:paraId="6664CC2E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14:paraId="43F9DC20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14:paraId="637E822D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14:paraId="0754EE4A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14:paraId="60463C9C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14:paraId="01902190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14:paraId="11645294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14:paraId="50C0B342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shd w:val="clear" w:color="auto" w:fill="auto"/>
            <w:textDirection w:val="btLr"/>
          </w:tcPr>
          <w:p w14:paraId="0BA9D8DD" w14:textId="77777777"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інтраоральні</w:t>
            </w:r>
          </w:p>
        </w:tc>
        <w:tc>
          <w:tcPr>
            <w:tcW w:w="715" w:type="dxa"/>
            <w:shd w:val="clear" w:color="auto" w:fill="auto"/>
            <w:textDirection w:val="btLr"/>
          </w:tcPr>
          <w:p w14:paraId="0DF1450B" w14:textId="77777777"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панорамні</w:t>
            </w:r>
          </w:p>
        </w:tc>
        <w:tc>
          <w:tcPr>
            <w:tcW w:w="716" w:type="dxa"/>
            <w:shd w:val="clear" w:color="auto" w:fill="auto"/>
            <w:textDirection w:val="btLr"/>
            <w:vAlign w:val="center"/>
          </w:tcPr>
          <w:p w14:paraId="7BF277A8" w14:textId="77777777"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конусно-променеві томографи</w:t>
            </w:r>
          </w:p>
        </w:tc>
      </w:tr>
      <w:tr w:rsidR="00891629" w:rsidRPr="0053462C" w14:paraId="6678914B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14:paraId="3D7547C9" w14:textId="77777777"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74FBB64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14:paraId="28D4CF36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14:paraId="071E02F8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14:paraId="256487FD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14:paraId="1CC1A89D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14:paraId="4C6E4F40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14:paraId="3EE31747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749" w:type="dxa"/>
            <w:shd w:val="clear" w:color="auto" w:fill="auto"/>
          </w:tcPr>
          <w:p w14:paraId="2900CE25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715" w:type="dxa"/>
            <w:shd w:val="clear" w:color="auto" w:fill="auto"/>
          </w:tcPr>
          <w:p w14:paraId="1EF122A2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14:paraId="23CA5561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14:paraId="243A2A61" w14:textId="77777777"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</w:p>
        </w:tc>
      </w:tr>
      <w:tr w:rsidR="00891629" w:rsidRPr="0053462C" w14:paraId="5A1736C9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14:paraId="3A6AE415" w14:textId="77777777"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1BCBA71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30495F76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09E0069D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26A7938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14:paraId="79B93E6B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529C906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B5D5B52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7853BB2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D4FEC83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E31370E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119E949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53462C" w14:paraId="4CA3F64B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14:paraId="479DAFBC" w14:textId="77777777"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76BA820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81D8B8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307E5A7D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A6239D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14:paraId="2551AB13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91CB3C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D296B6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690B0CC9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67F67347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4B15916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2B38937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53462C" w14:paraId="2EE11842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14:paraId="492C89FD" w14:textId="77777777"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CB69A95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145520A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20D21D9B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7C6779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14:paraId="53E76D4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057C27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1CD07C1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61AF68ED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1594901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9527D5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C9F1B24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53462C" w14:paraId="50A68630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14:paraId="0C6C7046" w14:textId="77777777" w:rsidR="00891629" w:rsidRPr="0053462C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53462C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53462C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71BEE2B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58CBF10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438AA1AD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8695406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14:paraId="3BC92C6B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FB9CE3A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6295A3F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B77C7D3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D39D88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6F35461A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9CF4C14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53462C" w14:paraId="097FEF35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14:paraId="1F76C0FF" w14:textId="77777777"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53462C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53462C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9D6BD25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E230B5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117796E0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3E3C9A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14:paraId="44BC8B19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0312017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7A8DC4F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418A741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0D53950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F047D96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A52E74A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891629" w:rsidRPr="0053462C" w14:paraId="31D112A3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14:paraId="0C087842" w14:textId="77777777"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BFA31B3" w14:textId="77777777"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085182F0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3A18DBAC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6B02EF2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14:paraId="1005F579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FA6EA96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1826F3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3F1219E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4A36A50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C325695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2304B9A" w14:textId="77777777"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3CC4B9D4" w14:textId="77777777" w:rsidR="00723E4E" w:rsidRPr="007B2000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14:paraId="41792204" w14:textId="77777777" w:rsidTr="0053462C">
        <w:tc>
          <w:tcPr>
            <w:tcW w:w="5295" w:type="dxa"/>
            <w:shd w:val="clear" w:color="auto" w:fill="auto"/>
          </w:tcPr>
          <w:p w14:paraId="6219BFD9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14:paraId="10E1CCC3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5F1AD0BD" w14:textId="77777777" w:rsidR="00DB5502" w:rsidRPr="007B2000" w:rsidRDefault="00DB5502" w:rsidP="00723E4E">
      <w:pPr>
        <w:pStyle w:val="a3"/>
        <w:jc w:val="both"/>
        <w:rPr>
          <w:b w:val="0"/>
          <w:sz w:val="16"/>
          <w:szCs w:val="16"/>
        </w:rPr>
      </w:pPr>
    </w:p>
    <w:p w14:paraId="22C6C1F9" w14:textId="6A071F2A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</w:t>
      </w:r>
      <w:r w:rsidRPr="007B2000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діючих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кількість магніторезонансних томографів 3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діючих 4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Cs w:val="0"/>
          <w:sz w:val="22"/>
          <w:szCs w:val="22"/>
        </w:rPr>
        <w:t xml:space="preserve"> </w:t>
      </w:r>
      <w:r w:rsidR="00597AB1" w:rsidRPr="007B2000">
        <w:rPr>
          <w:bCs w:val="0"/>
          <w:sz w:val="22"/>
          <w:szCs w:val="22"/>
        </w:rPr>
        <w:t xml:space="preserve">, </w:t>
      </w:r>
      <w:r w:rsidR="00597AB1" w:rsidRPr="007B2000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7B2000">
        <w:rPr>
          <w:b w:val="0"/>
          <w:bCs w:val="0"/>
          <w:sz w:val="22"/>
          <w:szCs w:val="22"/>
        </w:rPr>
        <w:t>.0 та більше Тесла</w:t>
      </w:r>
      <w:r w:rsidR="00597AB1" w:rsidRPr="007B2000">
        <w:rPr>
          <w:b w:val="0"/>
          <w:bCs w:val="0"/>
          <w:sz w:val="22"/>
          <w:szCs w:val="22"/>
        </w:rPr>
        <w:t xml:space="preserve"> 5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="00597AB1" w:rsidRPr="007B2000">
        <w:rPr>
          <w:b w:val="0"/>
          <w:bCs w:val="0"/>
          <w:sz w:val="22"/>
          <w:szCs w:val="22"/>
        </w:rPr>
        <w:t>.</w:t>
      </w:r>
    </w:p>
    <w:p w14:paraId="3E0C22BB" w14:textId="77777777" w:rsidR="00723E4E" w:rsidRPr="007B2000" w:rsidRDefault="00723E4E" w:rsidP="00723E4E">
      <w:pPr>
        <w:pStyle w:val="a3"/>
        <w:rPr>
          <w:sz w:val="20"/>
          <w:szCs w:val="20"/>
        </w:rPr>
      </w:pPr>
    </w:p>
    <w:p w14:paraId="729D3F64" w14:textId="77777777" w:rsidR="00723E4E" w:rsidRPr="007B2000" w:rsidRDefault="00723E4E" w:rsidP="00723E4E">
      <w:pPr>
        <w:pStyle w:val="a3"/>
        <w:rPr>
          <w:sz w:val="20"/>
          <w:szCs w:val="20"/>
        </w:rPr>
      </w:pPr>
    </w:p>
    <w:p w14:paraId="1595C8E8" w14:textId="77777777" w:rsidR="00723E4E" w:rsidRPr="007B2000" w:rsidRDefault="00723E4E" w:rsidP="00723E4E">
      <w:pPr>
        <w:pStyle w:val="a3"/>
        <w:jc w:val="center"/>
      </w:pPr>
      <w:r w:rsidRPr="007B2000">
        <w:t>Рентгенодіагностична робота (</w:t>
      </w:r>
      <w:r w:rsidR="00595F58" w:rsidRPr="007B2000">
        <w:t>в</w:t>
      </w:r>
      <w:r w:rsidRPr="007B2000">
        <w:t>ключно з профілактичними оглядами)</w:t>
      </w:r>
    </w:p>
    <w:p w14:paraId="2E491D36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25"/>
        <w:gridCol w:w="22"/>
        <w:gridCol w:w="474"/>
        <w:gridCol w:w="1509"/>
        <w:gridCol w:w="1275"/>
        <w:gridCol w:w="1283"/>
        <w:gridCol w:w="1282"/>
        <w:gridCol w:w="1265"/>
      </w:tblGrid>
      <w:tr w:rsidR="00F82191" w:rsidRPr="0053462C" w14:paraId="0014A5EA" w14:textId="77777777" w:rsidTr="00BD7ABD">
        <w:trPr>
          <w:gridAfter w:val="7"/>
          <w:wAfter w:w="7218" w:type="dxa"/>
        </w:trPr>
        <w:tc>
          <w:tcPr>
            <w:tcW w:w="2970" w:type="dxa"/>
            <w:shd w:val="clear" w:color="auto" w:fill="auto"/>
          </w:tcPr>
          <w:p w14:paraId="45F26B8C" w14:textId="2E4373B6" w:rsidR="00F82191" w:rsidRPr="00F82191" w:rsidRDefault="00F82191" w:rsidP="00BD7ABD">
            <w:pPr>
              <w:pStyle w:val="a3"/>
              <w:rPr>
                <w:sz w:val="20"/>
                <w:szCs w:val="20"/>
                <w:lang w:val="ru-RU"/>
              </w:rPr>
            </w:pPr>
            <w:r w:rsidRPr="0053462C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53462C" w14:paraId="17BCB6C7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vMerge w:val="restart"/>
            <w:shd w:val="clear" w:color="auto" w:fill="auto"/>
            <w:vAlign w:val="center"/>
          </w:tcPr>
          <w:p w14:paraId="332DC37F" w14:textId="77777777" w:rsidR="00F82191" w:rsidRPr="0053462C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14:paraId="7DB1AF88" w14:textId="77777777" w:rsidR="00F82191" w:rsidRPr="0053462C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14:paraId="24A7FE6D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80" w:type="dxa"/>
            <w:gridSpan w:val="4"/>
            <w:shd w:val="clear" w:color="auto" w:fill="auto"/>
            <w:vAlign w:val="center"/>
          </w:tcPr>
          <w:p w14:paraId="5BD8658D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53462C" w14:paraId="6A54D793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92" w:type="dxa"/>
            <w:gridSpan w:val="2"/>
            <w:vMerge/>
            <w:shd w:val="clear" w:color="auto" w:fill="auto"/>
          </w:tcPr>
          <w:p w14:paraId="3DBCC0FE" w14:textId="77777777"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0D449BCE" w14:textId="77777777"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1C19E4E9" w14:textId="77777777"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86F8587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9625F70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DF42BE6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B44D2BA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53462C" w14:paraId="30E0CB9F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53DF1079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87C547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6A80E09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82F2F8E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4054F2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0079337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DA793E0" w14:textId="77777777"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53462C" w14:paraId="3AFD62CE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3AF06509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60CEAE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3E5BCD5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8A062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19F628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8053206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A5CF3AF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65B9DFAD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25C457B2" w14:textId="77777777" w:rsidR="00F82191" w:rsidRPr="0053462C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53462C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14:paraId="78651FDA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>просвічувань</w:t>
            </w:r>
          </w:p>
        </w:tc>
        <w:tc>
          <w:tcPr>
            <w:tcW w:w="476" w:type="dxa"/>
            <w:shd w:val="clear" w:color="auto" w:fill="auto"/>
            <w:vAlign w:val="bottom"/>
          </w:tcPr>
          <w:p w14:paraId="5A83E661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129FE9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317C6A9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22D0DE6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57AF57D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9289A72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73930CF4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26C6EF01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CBB635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A19D59C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C24B104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6A7BD4C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C15D417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C765B22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22433774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6B64D22B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діагностичних флюорограм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DF9A42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E2D9956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6605D64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9EBCDC5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641F5EE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B846C7F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7A874634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07B3259A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 xml:space="preserve">спеціальних досліджень </w:t>
            </w:r>
            <w:r w:rsidRPr="0053462C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B62ADB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D97105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759B78A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7E2E0E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5D9F6FA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E4832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68F4352F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329D2217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31A718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8E41C48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21DEAD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0C64D16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28813D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96D160F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11A3E2F6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7BA9301A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>з них із внутрішньовенним</w:t>
            </w:r>
            <w:r w:rsidRPr="0053462C">
              <w:rPr>
                <w:b/>
                <w:bCs/>
                <w:lang w:val="uk-UA"/>
              </w:rPr>
              <w:t xml:space="preserve"> </w:t>
            </w:r>
            <w:r w:rsidRPr="0053462C">
              <w:rPr>
                <w:b/>
                <w:bCs/>
                <w:lang w:val="uk-UA"/>
              </w:rPr>
              <w:br/>
              <w:t xml:space="preserve">   </w:t>
            </w:r>
            <w:r w:rsidRPr="0053462C">
              <w:rPr>
                <w:bCs/>
                <w:lang w:val="uk-UA"/>
              </w:rPr>
              <w:t xml:space="preserve">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A74218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F9F54E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E88247D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7ECA6B4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C41252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8FF9FD7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6A565D38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5746A167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AAC26F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0F20A3E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07FD846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398B0B3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3BF9080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71777A9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14:paraId="39D8FDE1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14:paraId="0E430A7C" w14:textId="77777777"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з них із внутрішньовенним </w:t>
            </w:r>
            <w:r w:rsidRPr="0053462C">
              <w:rPr>
                <w:bCs/>
                <w:lang w:val="uk-UA"/>
              </w:rPr>
              <w:br/>
              <w:t xml:space="preserve">   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F5E20E" w14:textId="77777777"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FEE16F7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BF3E07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5F6194E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D359F67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D30F2A1" w14:textId="77777777"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54907016" w14:textId="77777777" w:rsidR="005B2086" w:rsidRDefault="005B2086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14:paraId="282425DE" w14:textId="77777777" w:rsidTr="0053462C">
        <w:tc>
          <w:tcPr>
            <w:tcW w:w="5139" w:type="dxa"/>
            <w:shd w:val="clear" w:color="auto" w:fill="auto"/>
          </w:tcPr>
          <w:p w14:paraId="4428E38B" w14:textId="77777777" w:rsidR="004B602A" w:rsidRPr="0053462C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14:paraId="6FAE2662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5112" w:type="dxa"/>
            <w:shd w:val="clear" w:color="auto" w:fill="auto"/>
          </w:tcPr>
          <w:p w14:paraId="0703641B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0DCD891F" w14:textId="6F40C04D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мамографій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>
        <w:rPr>
          <w:b w:val="0"/>
          <w:bCs w:val="0"/>
          <w:sz w:val="22"/>
          <w:szCs w:val="22"/>
          <w:lang w:val="ru-R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14:paraId="21122B14" w14:textId="77777777" w:rsidR="00723E4E" w:rsidRPr="007B2000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14:paraId="4C9A3C62" w14:textId="77777777" w:rsidTr="0053462C">
        <w:tc>
          <w:tcPr>
            <w:tcW w:w="5139" w:type="dxa"/>
            <w:shd w:val="clear" w:color="auto" w:fill="auto"/>
          </w:tcPr>
          <w:p w14:paraId="510B5650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14:paraId="3AFB0FCF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540B60AE" w14:textId="4C7AE0B3" w:rsidR="00723E4E" w:rsidRPr="007B2000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;</w:t>
      </w:r>
      <w:r w:rsidR="00F93C9B" w:rsidRPr="007B2000">
        <w:rPr>
          <w:b w:val="0"/>
          <w:bCs w:val="0"/>
          <w:sz w:val="22"/>
          <w:szCs w:val="22"/>
        </w:rPr>
        <w:br/>
        <w:t xml:space="preserve">крім того, </w:t>
      </w:r>
      <w:r w:rsidRPr="007B2000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7B2000">
        <w:rPr>
          <w:b w:val="0"/>
          <w:bCs w:val="0"/>
          <w:sz w:val="22"/>
          <w:szCs w:val="22"/>
        </w:rPr>
        <w:t>, виконаних</w:t>
      </w:r>
      <w:r w:rsidRPr="007B2000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</w:p>
    <w:p w14:paraId="5388CE53" w14:textId="77777777" w:rsidR="005A44D8" w:rsidRPr="007B2000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14:paraId="2DD3B84D" w14:textId="77777777" w:rsidTr="0053462C">
        <w:tc>
          <w:tcPr>
            <w:tcW w:w="5295" w:type="dxa"/>
            <w:shd w:val="clear" w:color="auto" w:fill="auto"/>
          </w:tcPr>
          <w:p w14:paraId="42601B32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14:paraId="7C002D38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E523EA9" w14:textId="0ECCA014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спеціальних досліджень проведено: ангіографій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сечовивідних шляхів 3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14:paraId="243AA752" w14:textId="77777777" w:rsidR="00ED3EC2" w:rsidRPr="007B2000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14:paraId="7931CB07" w14:textId="77777777" w:rsidR="00DB2B8A" w:rsidRPr="007B2000" w:rsidRDefault="00ED3EC2" w:rsidP="00ED3EC2">
      <w:pPr>
        <w:pStyle w:val="a3"/>
        <w:rPr>
          <w:sz w:val="20"/>
          <w:szCs w:val="20"/>
        </w:rPr>
      </w:pPr>
      <w:r w:rsidRPr="007B2000">
        <w:rPr>
          <w:sz w:val="20"/>
          <w:szCs w:val="20"/>
        </w:rPr>
        <w:t>Таблиця 4113/1</w:t>
      </w:r>
    </w:p>
    <w:p w14:paraId="0646CE5F" w14:textId="5D4E8594" w:rsidR="00ED3EC2" w:rsidRPr="007B2000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</w:t>
      </w:r>
      <w:r w:rsidR="00A93451" w:rsidRPr="007B2000">
        <w:rPr>
          <w:b w:val="0"/>
          <w:bCs w:val="0"/>
          <w:sz w:val="22"/>
          <w:szCs w:val="22"/>
        </w:rPr>
        <w:t xml:space="preserve">кількості магнітно-резонансних </w:t>
      </w:r>
      <w:r w:rsidRPr="007B2000">
        <w:rPr>
          <w:b w:val="0"/>
          <w:bCs w:val="0"/>
          <w:sz w:val="22"/>
          <w:szCs w:val="22"/>
        </w:rPr>
        <w:t xml:space="preserve">томографій інших органів і систем (рядок 8 </w:t>
      </w:r>
      <w:r w:rsidR="0026493D" w:rsidRPr="007B2000">
        <w:rPr>
          <w:b w:val="0"/>
          <w:bCs w:val="0"/>
          <w:sz w:val="22"/>
          <w:szCs w:val="22"/>
        </w:rPr>
        <w:t>графи</w:t>
      </w:r>
      <w:r w:rsidR="00551CD6" w:rsidRPr="007B2000">
        <w:rPr>
          <w:b w:val="0"/>
          <w:bCs w:val="0"/>
          <w:sz w:val="22"/>
          <w:szCs w:val="22"/>
        </w:rPr>
        <w:t xml:space="preserve"> 5 таблиці 4110) проведено</w:t>
      </w:r>
      <w:r w:rsidRPr="007B2000">
        <w:rPr>
          <w:b w:val="0"/>
          <w:bCs w:val="0"/>
          <w:sz w:val="22"/>
          <w:szCs w:val="22"/>
        </w:rPr>
        <w:t xml:space="preserve"> досліджень</w:t>
      </w:r>
      <w:r w:rsidR="00551CD6" w:rsidRPr="007B2000">
        <w:rPr>
          <w:b w:val="0"/>
          <w:bCs w:val="0"/>
          <w:sz w:val="22"/>
          <w:szCs w:val="22"/>
        </w:rPr>
        <w:t>:</w:t>
      </w:r>
      <w:r w:rsidR="002F7895" w:rsidRPr="007B2000">
        <w:rPr>
          <w:b w:val="0"/>
          <w:bCs w:val="0"/>
          <w:sz w:val="22"/>
          <w:szCs w:val="22"/>
        </w:rPr>
        <w:t xml:space="preserve"> головного мозку</w:t>
      </w:r>
      <w:r w:rsidRPr="007B2000">
        <w:rPr>
          <w:b w:val="0"/>
          <w:bCs w:val="0"/>
          <w:sz w:val="22"/>
          <w:szCs w:val="22"/>
        </w:rPr>
        <w:t xml:space="preserve"> 1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;молочних залоз 2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сечостатевої системи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3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14:paraId="6567CBAE" w14:textId="77777777" w:rsidR="00477AF5" w:rsidRPr="007B2000" w:rsidRDefault="00477AF5" w:rsidP="00DB2B8A">
      <w:pPr>
        <w:pStyle w:val="a3"/>
        <w:jc w:val="center"/>
        <w:rPr>
          <w:sz w:val="22"/>
          <w:szCs w:val="22"/>
        </w:rPr>
      </w:pPr>
    </w:p>
    <w:p w14:paraId="59FDC2C1" w14:textId="77777777" w:rsidR="00723E4E" w:rsidRPr="007B2000" w:rsidRDefault="00723E4E" w:rsidP="00DB2B8A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Рентгенологічні профілактичні дослідження</w:t>
      </w:r>
    </w:p>
    <w:p w14:paraId="77253935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14:paraId="4125E91E" w14:textId="77777777" w:rsidTr="0053462C">
        <w:tc>
          <w:tcPr>
            <w:tcW w:w="5139" w:type="dxa"/>
            <w:shd w:val="clear" w:color="auto" w:fill="auto"/>
          </w:tcPr>
          <w:p w14:paraId="6A1090F3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4114</w:t>
            </w:r>
          </w:p>
        </w:tc>
        <w:tc>
          <w:tcPr>
            <w:tcW w:w="5112" w:type="dxa"/>
            <w:shd w:val="clear" w:color="auto" w:fill="auto"/>
          </w:tcPr>
          <w:p w14:paraId="1895AD4C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666CF9B0" w14:textId="0E731BAF" w:rsidR="00A8721D" w:rsidRPr="007B2000" w:rsidRDefault="00A8721D" w:rsidP="00A8721D">
      <w:pPr>
        <w:jc w:val="both"/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Рентгенологічні дослідження органів грудної клітки (із рядка 3 графи 2 таблиці 4110), всього 1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, 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2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.</w:t>
      </w:r>
    </w:p>
    <w:p w14:paraId="7DB3D450" w14:textId="77777777" w:rsidR="00A8721D" w:rsidRPr="007B2000" w:rsidRDefault="00A8721D" w:rsidP="00A8721D">
      <w:pPr>
        <w:jc w:val="both"/>
        <w:rPr>
          <w:bCs/>
          <w:sz w:val="16"/>
          <w:szCs w:val="16"/>
          <w:lang w:val="uk-UA"/>
        </w:rPr>
      </w:pPr>
    </w:p>
    <w:p w14:paraId="76E4F92B" w14:textId="1A8CB5A5" w:rsidR="00723E4E" w:rsidRPr="007B2000" w:rsidRDefault="00A8721D" w:rsidP="00A8721D">
      <w:pPr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Кількість флюорографій органів грудної клітки, всього 3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,</w:t>
      </w:r>
      <w:r w:rsidRPr="007B2000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4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DB6C8A">
        <w:rPr>
          <w:b/>
          <w:sz w:val="22"/>
          <w:szCs w:val="22"/>
          <w:u w:val="single"/>
          <w:lang w:val="uk-UA"/>
        </w:rPr>
        <w:t>   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="003F7E05" w:rsidRPr="007B2000">
        <w:rPr>
          <w:bCs/>
          <w:sz w:val="22"/>
          <w:szCs w:val="22"/>
          <w:lang w:val="uk-UA"/>
        </w:rPr>
        <w:t>.</w:t>
      </w:r>
    </w:p>
    <w:p w14:paraId="4937ED6B" w14:textId="77777777" w:rsidR="002515C9" w:rsidRPr="007B2000" w:rsidRDefault="002515C9" w:rsidP="00A8721D">
      <w:pPr>
        <w:rPr>
          <w:sz w:val="22"/>
          <w:szCs w:val="22"/>
          <w:lang w:val="uk-UA"/>
        </w:rPr>
      </w:pPr>
    </w:p>
    <w:p w14:paraId="019BF306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Ультразвукові дослідження</w:t>
      </w:r>
    </w:p>
    <w:p w14:paraId="56C6D5CA" w14:textId="77777777" w:rsidR="002515C9" w:rsidRPr="007B2000" w:rsidRDefault="002515C9" w:rsidP="00723E4E">
      <w:pPr>
        <w:pStyle w:val="a3"/>
        <w:jc w:val="center"/>
        <w:rPr>
          <w:sz w:val="22"/>
          <w:szCs w:val="22"/>
        </w:rPr>
      </w:pPr>
    </w:p>
    <w:p w14:paraId="25049175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4878"/>
        <w:gridCol w:w="872"/>
        <w:gridCol w:w="808"/>
        <w:gridCol w:w="1538"/>
        <w:gridCol w:w="1066"/>
        <w:gridCol w:w="1067"/>
        <w:gridCol w:w="58"/>
      </w:tblGrid>
      <w:tr w:rsidR="006B04EB" w:rsidRPr="007B2000" w14:paraId="4D109C9F" w14:textId="77777777" w:rsidTr="0053462C">
        <w:tc>
          <w:tcPr>
            <w:tcW w:w="5017" w:type="dxa"/>
            <w:shd w:val="clear" w:color="auto" w:fill="auto"/>
          </w:tcPr>
          <w:p w14:paraId="3B4D0A19" w14:textId="232134DD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241" w:type="dxa"/>
            <w:gridSpan w:val="6"/>
            <w:shd w:val="clear" w:color="auto" w:fill="auto"/>
          </w:tcPr>
          <w:p w14:paraId="15893DB2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AA0940" w14:paraId="12A4D4EC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 w:val="restart"/>
            <w:shd w:val="clear" w:color="auto" w:fill="auto"/>
            <w:vAlign w:val="center"/>
          </w:tcPr>
          <w:p w14:paraId="11555A21" w14:textId="77777777" w:rsidR="00B9741A" w:rsidRPr="0053462C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14:paraId="126F59B7" w14:textId="77777777"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Номер</w:t>
            </w:r>
          </w:p>
          <w:p w14:paraId="54D17E06" w14:textId="77777777"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14:paraId="03DC7D08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137" w:type="dxa"/>
            <w:gridSpan w:val="2"/>
            <w:shd w:val="clear" w:color="auto" w:fill="auto"/>
            <w:vAlign w:val="center"/>
          </w:tcPr>
          <w:p w14:paraId="3CB54F02" w14:textId="77777777" w:rsidR="00B9741A" w:rsidRPr="0053462C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</w:t>
            </w:r>
            <w:r w:rsidR="00B9741A" w:rsidRPr="0053462C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53462C" w14:paraId="144DE412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/>
            <w:shd w:val="clear" w:color="auto" w:fill="auto"/>
            <w:vAlign w:val="center"/>
          </w:tcPr>
          <w:p w14:paraId="5889295D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2104C781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14:paraId="4F6656DC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41F1C33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889A80B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з них:</w:t>
            </w:r>
          </w:p>
          <w:p w14:paraId="34008DD5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0-2 роки</w:t>
            </w:r>
            <w:r w:rsidR="005E176B" w:rsidRPr="0053462C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53462C" w14:paraId="6DCC65CE" w14:textId="77777777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  <w:vAlign w:val="center"/>
          </w:tcPr>
          <w:p w14:paraId="0B334927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98A2300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Б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36D9BED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F03C6A3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3EE83880" w14:textId="77777777"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3</w:t>
            </w:r>
          </w:p>
        </w:tc>
      </w:tr>
      <w:tr w:rsidR="00B9741A" w:rsidRPr="0053462C" w14:paraId="505A972B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556A91D6" w14:textId="77777777" w:rsidR="00B9741A" w:rsidRPr="0053462C" w:rsidRDefault="00B9741A" w:rsidP="00307A72">
            <w:pPr>
              <w:rPr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14:paraId="74699E46" w14:textId="77777777"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2E9D3FA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F75CAB4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4EE2DA9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537F673F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520"/>
        </w:trPr>
        <w:tc>
          <w:tcPr>
            <w:tcW w:w="5926" w:type="dxa"/>
            <w:gridSpan w:val="2"/>
            <w:shd w:val="clear" w:color="auto" w:fill="auto"/>
          </w:tcPr>
          <w:p w14:paraId="3E66203E" w14:textId="77777777" w:rsidR="00B9741A" w:rsidRPr="0053462C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14:paraId="6EEFB945" w14:textId="77777777"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нейросонографії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DA38898" w14:textId="77777777"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5BC2B3B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ED31B3A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3C83AAB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1E15C796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59A8AD68" w14:textId="77777777"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14:paraId="37116099" w14:textId="77777777"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0B3A40D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6A951B9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8B11F9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22404305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44969644" w14:textId="77777777"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14:paraId="600F8133" w14:textId="77777777"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DDC5AD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995D7BA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481CA72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14:paraId="6F7E2A3E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1657D4DC" w14:textId="77777777"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>ехокардіографії</w:t>
            </w:r>
          </w:p>
        </w:tc>
        <w:tc>
          <w:tcPr>
            <w:tcW w:w="808" w:type="dxa"/>
            <w:shd w:val="clear" w:color="auto" w:fill="auto"/>
          </w:tcPr>
          <w:p w14:paraId="428DBEAF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2D91358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CC7F3A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DDB41F5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7EFAA9A9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56278F59" w14:textId="77777777" w:rsidR="00B9741A" w:rsidRPr="0053462C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14:paraId="46B328DE" w14:textId="77777777" w:rsidR="00B9741A" w:rsidRPr="0053462C" w:rsidRDefault="00EB7310" w:rsidP="0053462C">
            <w:pPr>
              <w:jc w:val="center"/>
              <w:rPr>
                <w:iCs/>
                <w:lang w:val="uk-UA"/>
              </w:rPr>
            </w:pPr>
            <w:r w:rsidRPr="0053462C">
              <w:rPr>
                <w:iCs/>
                <w:lang w:val="uk-UA"/>
              </w:rPr>
              <w:t>6</w:t>
            </w:r>
            <w:r w:rsidR="00B9741A" w:rsidRPr="0053462C">
              <w:rPr>
                <w:iCs/>
                <w:lang w:val="uk-UA"/>
              </w:rPr>
              <w:t>.</w:t>
            </w:r>
            <w:r w:rsidRPr="0053462C">
              <w:rPr>
                <w:iCs/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23396D3" w14:textId="77777777"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02E161C" w14:textId="77777777"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3131ADF" w14:textId="77777777" w:rsidR="00B9741A" w:rsidRPr="00317048" w:rsidRDefault="00B9741A" w:rsidP="00B66483">
            <w:pPr>
              <w:jc w:val="right"/>
              <w:rPr>
                <w:iCs/>
                <w:sz w:val="18"/>
                <w:szCs w:val="18"/>
                <w:lang w:val="uk-UA"/>
              </w:rPr>
            </w:pPr>
          </w:p>
        </w:tc>
      </w:tr>
      <w:tr w:rsidR="00B9741A" w:rsidRPr="0053462C" w14:paraId="5EB2512E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14BB1A0" w14:textId="77777777" w:rsidR="00B9741A" w:rsidRPr="0053462C" w:rsidRDefault="00EB7310" w:rsidP="00307A72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14:paraId="7FEA436D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929B9FC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0D0EF76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A7F3F75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64663672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9E13E34" w14:textId="77777777"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14:paraId="511C51B1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676D66E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80D1FB6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0A867C96" w14:textId="77777777"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14:paraId="1C3A340B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404396D8" w14:textId="77777777"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14:paraId="7BFEB7BA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5DB63E9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C94DFE5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65E56F0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48800B5A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FEB5166" w14:textId="77777777"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14:paraId="019EBA3B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15B2CCB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1D24CE6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BDD0119" w14:textId="77777777"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14:paraId="1038C8AC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3404B6B" w14:textId="77777777"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14:paraId="049A2BE8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10.1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993034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7F183C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759199F" w14:textId="77777777"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14:paraId="29A69634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6D773524" w14:textId="77777777"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14:paraId="113E8AEF" w14:textId="77777777"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764B92F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E21090E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46534C7" w14:textId="77777777"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14:paraId="0406287D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6DD0F8C" w14:textId="77777777"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14:paraId="19AA52B7" w14:textId="77777777"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</w:t>
            </w:r>
            <w:r w:rsidR="00EB7310" w:rsidRPr="0053462C">
              <w:rPr>
                <w:lang w:val="uk-U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633FCD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3778D1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C6C5BB0" w14:textId="77777777"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14:paraId="5D9DF196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B4BE3B3" w14:textId="77777777"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14:paraId="296B553F" w14:textId="77777777"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5B2183F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C58F1DD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B43A858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366E12EA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0F49FB7C" w14:textId="77777777"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доплерівське</w:t>
            </w:r>
            <w:r w:rsidR="00B9741A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>дослідження периферичних судин</w:t>
            </w:r>
          </w:p>
        </w:tc>
        <w:tc>
          <w:tcPr>
            <w:tcW w:w="808" w:type="dxa"/>
            <w:shd w:val="clear" w:color="auto" w:fill="auto"/>
          </w:tcPr>
          <w:p w14:paraId="24417E6B" w14:textId="77777777"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F9B9573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EC16107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BB413F3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03052C4A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37D87958" w14:textId="77777777"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пункційна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6B3F2C0" w14:textId="77777777"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07451B1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96ED801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C617D00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7A093917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7880CAB4" w14:textId="77777777" w:rsidR="00B9741A" w:rsidRPr="0053462C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</w:t>
            </w:r>
            <w:r w:rsidR="00EB7310" w:rsidRPr="0053462C">
              <w:rPr>
                <w:sz w:val="22"/>
                <w:szCs w:val="22"/>
                <w:lang w:val="uk-UA"/>
              </w:rPr>
              <w:t>нтраопераційні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14:paraId="7FED4197" w14:textId="77777777"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BFA4BD8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C3C7F66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7F05568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9741A" w:rsidRPr="0053462C" w14:paraId="47646746" w14:textId="77777777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14:paraId="4EE01E0B" w14:textId="77777777"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14:paraId="06ED5B0D" w14:textId="77777777"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ACAA709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B76EFA5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0CD44B96" w14:textId="77777777"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14:paraId="71DAC197" w14:textId="77777777" w:rsidR="00980396" w:rsidRDefault="00980396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14:paraId="7041C3E6" w14:textId="77777777" w:rsidR="002515C9" w:rsidRPr="007B2000" w:rsidRDefault="00980396" w:rsidP="00723E4E">
      <w:pPr>
        <w:pStyle w:val="a3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2"/>
          <w:szCs w:val="22"/>
        </w:rPr>
        <w:br w:type="page"/>
      </w:r>
    </w:p>
    <w:p w14:paraId="26054D1C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дистанційно-діагностичних кабінетів</w:t>
      </w:r>
    </w:p>
    <w:p w14:paraId="346BFD12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53462C" w14:paraId="2813772B" w14:textId="77777777" w:rsidTr="0053462C">
        <w:tc>
          <w:tcPr>
            <w:tcW w:w="5295" w:type="dxa"/>
            <w:shd w:val="clear" w:color="auto" w:fill="auto"/>
          </w:tcPr>
          <w:p w14:paraId="2DD86379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4116</w:t>
            </w:r>
          </w:p>
        </w:tc>
        <w:tc>
          <w:tcPr>
            <w:tcW w:w="5296" w:type="dxa"/>
            <w:shd w:val="clear" w:color="auto" w:fill="auto"/>
          </w:tcPr>
          <w:p w14:paraId="616CDAD1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0DCF6E09" w14:textId="2EA3907C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проведених ЕКГ-досліджень 1</w:t>
      </w:r>
      <w:r w:rsidR="00BD7ABD" w:rsidRPr="00BD7ABD">
        <w:rPr>
          <w:sz w:val="22"/>
          <w:szCs w:val="22"/>
        </w:rPr>
        <w:t xml:space="preserve">    </w:t>
      </w:r>
      <w:r w:rsidR="00BD7ABD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D7ABD" w:rsidRPr="00BD7ABD">
        <w:rPr>
          <w:sz w:val="22"/>
          <w:szCs w:val="22"/>
          <w:u w:val="single"/>
        </w:rPr>
        <w:t> </w:t>
      </w:r>
      <w:r w:rsidR="00BD7ABD">
        <w:rPr>
          <w:b w:val="0"/>
          <w:bCs w:val="0"/>
          <w:sz w:val="22"/>
          <w:szCs w:val="22"/>
          <w:lang w:val="ru-R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14:paraId="69BD18B2" w14:textId="77777777" w:rsidR="00723E4E" w:rsidRPr="007B2000" w:rsidRDefault="00723E4E" w:rsidP="00723E4E">
      <w:pPr>
        <w:pStyle w:val="a3"/>
        <w:rPr>
          <w:sz w:val="16"/>
          <w:szCs w:val="16"/>
        </w:rPr>
      </w:pPr>
    </w:p>
    <w:p w14:paraId="1669652B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лабораторій радіоізотопної діагностики</w:t>
      </w:r>
    </w:p>
    <w:p w14:paraId="645AE9CD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6B04EB" w:rsidRPr="007B2000" w14:paraId="4938576A" w14:textId="77777777" w:rsidTr="0053462C">
        <w:tc>
          <w:tcPr>
            <w:tcW w:w="5295" w:type="dxa"/>
            <w:shd w:val="clear" w:color="auto" w:fill="auto"/>
          </w:tcPr>
          <w:p w14:paraId="0EC84CBF" w14:textId="77777777"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4117</w:t>
            </w:r>
          </w:p>
        </w:tc>
        <w:tc>
          <w:tcPr>
            <w:tcW w:w="5296" w:type="dxa"/>
            <w:shd w:val="clear" w:color="auto" w:fill="auto"/>
          </w:tcPr>
          <w:p w14:paraId="3534E4C0" w14:textId="77777777"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117E6A28" w14:textId="28D36451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зроблених радіодіагностичних досліджень, усього 1</w:t>
      </w:r>
      <w:r w:rsidR="00BD7ABD" w:rsidRPr="00BD7ABD">
        <w:rPr>
          <w:sz w:val="22"/>
          <w:szCs w:val="22"/>
        </w:rPr>
        <w:t xml:space="preserve">    </w:t>
      </w:r>
      <w:r w:rsidR="00BD7ABD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BD7ABD" w:rsidRPr="00BD7ABD">
        <w:rPr>
          <w:sz w:val="22"/>
          <w:szCs w:val="22"/>
          <w:u w:val="single"/>
        </w:rPr>
        <w:t> </w:t>
      </w:r>
      <w:r w:rsidR="00BD7ABD" w:rsidRPr="00BD7ABD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сканувань 2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функціональних досліджень 3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гамма-сцинтиграфій 4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радіоімунологічних 5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інших досліджень 6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обстежено хворих 7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амбулаторних 8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14:paraId="39BB428B" w14:textId="77777777" w:rsidR="00723E4E" w:rsidRPr="007B2000" w:rsidRDefault="00723E4E" w:rsidP="00723E4E">
      <w:pPr>
        <w:pStyle w:val="a3"/>
        <w:rPr>
          <w:sz w:val="16"/>
          <w:szCs w:val="16"/>
        </w:rPr>
      </w:pPr>
    </w:p>
    <w:p w14:paraId="5FF4A94F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ендоскопічного відділення (кабінету)</w:t>
      </w:r>
    </w:p>
    <w:p w14:paraId="48101B3C" w14:textId="77777777" w:rsidR="00B11779" w:rsidRPr="007B2000" w:rsidRDefault="00B11779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02B746B6" w14:textId="77777777" w:rsidTr="0053462C">
        <w:tc>
          <w:tcPr>
            <w:tcW w:w="5295" w:type="dxa"/>
            <w:shd w:val="clear" w:color="auto" w:fill="auto"/>
          </w:tcPr>
          <w:p w14:paraId="2CF196FA" w14:textId="77777777" w:rsidR="00B11779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296" w:type="dxa"/>
            <w:shd w:val="clear" w:color="auto" w:fill="auto"/>
          </w:tcPr>
          <w:p w14:paraId="4B39C7EA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4C205A68" w14:textId="77777777" w:rsidR="0053462C" w:rsidRPr="0053462C" w:rsidRDefault="0053462C" w:rsidP="0053462C">
      <w:pPr>
        <w:rPr>
          <w:vanish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815"/>
        <w:gridCol w:w="1570"/>
        <w:gridCol w:w="1217"/>
        <w:gridCol w:w="1217"/>
        <w:gridCol w:w="10"/>
        <w:gridCol w:w="1208"/>
        <w:gridCol w:w="8"/>
        <w:gridCol w:w="1210"/>
        <w:gridCol w:w="6"/>
        <w:gridCol w:w="1144"/>
      </w:tblGrid>
      <w:tr w:rsidR="00A7656B" w:rsidRPr="007B2000" w14:paraId="24053B3B" w14:textId="77777777">
        <w:trPr>
          <w:cantSplit/>
        </w:trPr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1AA8" w14:textId="50BC4580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ня</w:t>
            </w:r>
          </w:p>
          <w:p w14:paraId="79C06576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562D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мер рядка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F55A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Кількість ендоскопіч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3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8B4F" w14:textId="77777777" w:rsidR="00DB2B8A" w:rsidRPr="007B2000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5502" w:rsidRPr="007B2000" w14:paraId="76E0A928" w14:textId="77777777">
        <w:trPr>
          <w:cantSplit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FEA0" w14:textId="77777777"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492B" w14:textId="77777777"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D901" w14:textId="77777777"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C1CC" w14:textId="77777777"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гастро-дуодено</w:t>
            </w:r>
            <w:r w:rsidR="00A7656B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7F0E" w14:textId="77777777"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3506" w14:textId="77777777"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</w:t>
            </w:r>
            <w:r w:rsidR="00DB5502" w:rsidRPr="007B2000">
              <w:rPr>
                <w:sz w:val="22"/>
                <w:szCs w:val="22"/>
              </w:rPr>
              <w:t>олоно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E141" w14:textId="77777777"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</w:t>
            </w:r>
            <w:r w:rsidR="00DB5502" w:rsidRPr="007B2000">
              <w:rPr>
                <w:sz w:val="22"/>
                <w:szCs w:val="22"/>
              </w:rPr>
              <w:t>ронхо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552" w14:textId="77777777"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5502" w:rsidRPr="007B2000" w14:paraId="27F267F1" w14:textId="77777777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52BA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254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24E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03F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66C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64B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28B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0A48" w14:textId="77777777"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5502" w:rsidRPr="007B2000" w14:paraId="451FBD8C" w14:textId="77777777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3EBA" w14:textId="77777777"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258F" w14:textId="77777777"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BD6F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270A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B3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141E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A7E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9436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DB5502" w:rsidRPr="007B2000" w14:paraId="0BB7B7A8" w14:textId="77777777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8D35" w14:textId="77777777"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14:paraId="35B112EE" w14:textId="77777777"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4DB" w14:textId="77777777"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41F0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821C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31A2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D5EF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39F8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BA95" w14:textId="77777777"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</w:p>
        </w:tc>
      </w:tr>
    </w:tbl>
    <w:p w14:paraId="220D4D1F" w14:textId="77777777" w:rsidR="00DB2B8A" w:rsidRPr="007B2000" w:rsidRDefault="00DB2B8A" w:rsidP="00DB2B8A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7AD76E48" w14:textId="77777777" w:rsidTr="0053462C">
        <w:tc>
          <w:tcPr>
            <w:tcW w:w="5295" w:type="dxa"/>
            <w:shd w:val="clear" w:color="auto" w:fill="auto"/>
          </w:tcPr>
          <w:p w14:paraId="735474BA" w14:textId="77777777"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296" w:type="dxa"/>
            <w:shd w:val="clear" w:color="auto" w:fill="auto"/>
          </w:tcPr>
          <w:p w14:paraId="0A0EF4F1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35AEAADB" w14:textId="77777777"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4"/>
        <w:gridCol w:w="868"/>
        <w:gridCol w:w="912"/>
        <w:gridCol w:w="1706"/>
        <w:gridCol w:w="1067"/>
        <w:gridCol w:w="997"/>
        <w:gridCol w:w="1020"/>
        <w:gridCol w:w="651"/>
      </w:tblGrid>
      <w:tr w:rsidR="00DB2B8A" w:rsidRPr="007B2000" w14:paraId="554A9807" w14:textId="77777777" w:rsidTr="00832E15">
        <w:trPr>
          <w:cantSplit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37" w14:textId="61C323AD" w:rsidR="00DB2B8A" w:rsidRPr="007B2000" w:rsidRDefault="00DB2B8A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CA7D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F335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AE8" w14:textId="77777777" w:rsidR="00DB2B8A" w:rsidRPr="007B2000" w:rsidRDefault="00F50D3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2B8A" w:rsidRPr="007B2000" w14:paraId="46058C61" w14:textId="77777777" w:rsidTr="00832E15">
        <w:trPr>
          <w:cantSplit/>
        </w:trPr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4E7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C05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E4E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A527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езофагогастро-</w:t>
            </w:r>
          </w:p>
          <w:p w14:paraId="49F6BBCF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CABE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ACFF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колоно-скопії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18A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брон-</w:t>
            </w:r>
          </w:p>
          <w:p w14:paraId="681448DF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хоскопії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86A0" w14:textId="77777777"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2B8A" w:rsidRPr="007B2000" w14:paraId="5AE843F5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093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15B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D64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B5B0D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0AD68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944A6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44B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83" w14:textId="77777777"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2B8A" w:rsidRPr="007B2000" w14:paraId="14D75A1F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FAF4" w14:textId="77777777" w:rsidR="00DB2B8A" w:rsidRPr="007B2000" w:rsidRDefault="003B566E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е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ндоскопічн</w:t>
            </w:r>
            <w:r w:rsidRPr="007B2000">
              <w:rPr>
                <w:b w:val="0"/>
                <w:bCs w:val="0"/>
                <w:sz w:val="22"/>
                <w:szCs w:val="22"/>
              </w:rPr>
              <w:t>их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 xml:space="preserve"> досліджен</w:t>
            </w:r>
            <w:r w:rsidRPr="007B2000">
              <w:rPr>
                <w:b w:val="0"/>
                <w:bCs w:val="0"/>
                <w:sz w:val="22"/>
                <w:szCs w:val="22"/>
              </w:rPr>
              <w:t>ь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, усього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1A2A" w14:textId="77777777"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8796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6686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0522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DD44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5378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ED4B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E03173" w:rsidRPr="007B2000" w14:paraId="5A20F24E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51D" w14:textId="77777777" w:rsidR="0043740A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у тому числі </w:t>
            </w:r>
          </w:p>
          <w:p w14:paraId="080198D0" w14:textId="77777777" w:rsidR="00E03173" w:rsidRPr="007B2000" w:rsidRDefault="0043740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</w:t>
            </w:r>
            <w:r w:rsidR="00E03173" w:rsidRPr="007B2000">
              <w:rPr>
                <w:b w:val="0"/>
                <w:bCs w:val="0"/>
                <w:sz w:val="22"/>
                <w:szCs w:val="22"/>
              </w:rPr>
              <w:t>діагностичні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1DC8" w14:textId="77777777" w:rsidR="00E03173" w:rsidRPr="007B2000" w:rsidRDefault="00E03173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60AA" w14:textId="77777777"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FE3" w14:textId="77777777"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B10B" w14:textId="77777777"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DB13" w14:textId="77777777"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26D7" w14:textId="77777777"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F620" w14:textId="77777777"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DB2B8A" w:rsidRPr="007B2000" w14:paraId="750AC4E9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7B85" w14:textId="77777777" w:rsidR="00DB2B8A" w:rsidRPr="007B2000" w:rsidRDefault="00DB2B8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маніпуляції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6759" w14:textId="77777777"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867D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5C59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B499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2B7F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7FC8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A90" w14:textId="77777777"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832E15" w:rsidRPr="00832E15" w14:paraId="7B261025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D3D" w14:textId="77777777" w:rsidR="00832E15" w:rsidRPr="00832E15" w:rsidRDefault="00832E15" w:rsidP="00BD7ABD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з них з узяттям матеріалу </w:t>
            </w:r>
            <w:r w:rsidRPr="00832E15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на цитоморфологічне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дослідження (з рядка 3)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BAE6" w14:textId="77777777"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C5F3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BE30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1925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74E2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F724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EF6D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832E15" w:rsidRPr="00832E15" w14:paraId="2153ABF2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5CD7" w14:textId="77777777"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операції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989E" w14:textId="77777777"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D09E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3AE8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9346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B8BA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784F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4624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832E15" w:rsidRPr="007B2000" w14:paraId="41D4E93E" w14:textId="77777777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6BA" w14:textId="77777777"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хворих з уперше виявленою онкопатологією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6FCF" w14:textId="77777777"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18E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17C2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38C8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1930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19AF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0D8" w14:textId="77777777"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</w:tbl>
    <w:p w14:paraId="2004C325" w14:textId="77777777" w:rsidR="00C53B7E" w:rsidRPr="007B2000" w:rsidRDefault="00C53B7E" w:rsidP="00723E4E">
      <w:pPr>
        <w:pStyle w:val="a3"/>
        <w:jc w:val="center"/>
      </w:pPr>
    </w:p>
    <w:p w14:paraId="71BF3130" w14:textId="77777777" w:rsidR="00723E4E" w:rsidRPr="007B2000" w:rsidRDefault="00723E4E" w:rsidP="00723E4E">
      <w:pPr>
        <w:pStyle w:val="a3"/>
        <w:jc w:val="center"/>
      </w:pPr>
      <w:r w:rsidRPr="007B2000">
        <w:t>Діяльність лабораторій</w:t>
      </w:r>
    </w:p>
    <w:p w14:paraId="4ECEFAF8" w14:textId="77777777" w:rsidR="00723E4E" w:rsidRPr="007B2000" w:rsidRDefault="00723E4E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6345CECC" w14:textId="77777777" w:rsidTr="0053462C">
        <w:tc>
          <w:tcPr>
            <w:tcW w:w="5295" w:type="dxa"/>
            <w:shd w:val="clear" w:color="auto" w:fill="auto"/>
          </w:tcPr>
          <w:p w14:paraId="757ED1BC" w14:textId="77777777"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5296" w:type="dxa"/>
            <w:shd w:val="clear" w:color="auto" w:fill="auto"/>
          </w:tcPr>
          <w:p w14:paraId="1D410ABE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081B55A9" w14:textId="06F62BC1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бінокулярні 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люмінесцентні 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автоматизовані системи для визначення групової та резусної належності крові 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гемоглобінометри 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спектрофотометри 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флюорометри 10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 12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коагулометри: напівавтоматичні 15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 16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денситометри 19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імуноферментні аналізатори 20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системи для полімеразної ланцюгової реакції 22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проточні цитофлуорометри 23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сечі 25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хроматографи рідинні 27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хроматографи газові 28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осмометри 29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СО</w:t>
      </w:r>
      <w:r w:rsidRPr="007B2000">
        <w:rPr>
          <w:b w:val="0"/>
          <w:bCs w:val="0"/>
          <w:sz w:val="16"/>
          <w:szCs w:val="16"/>
        </w:rPr>
        <w:t>2</w:t>
      </w:r>
      <w:r w:rsidRPr="007B2000">
        <w:rPr>
          <w:b w:val="0"/>
          <w:bCs w:val="0"/>
          <w:sz w:val="22"/>
          <w:szCs w:val="22"/>
        </w:rPr>
        <w:t>-інкубатори 30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рН-метри 31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аналітичні ваги 32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дозатори: піпеточні 33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напівавтоматичні 34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</w:t>
      </w:r>
      <w:r w:rsidR="00594B26" w:rsidRPr="007B2000">
        <w:rPr>
          <w:b w:val="0"/>
          <w:bCs w:val="0"/>
          <w:sz w:val="22"/>
          <w:szCs w:val="22"/>
        </w:rPr>
        <w:t xml:space="preserve">            </w:t>
      </w:r>
      <w:r w:rsidRPr="007B2000">
        <w:rPr>
          <w:b w:val="0"/>
          <w:bCs w:val="0"/>
          <w:sz w:val="22"/>
          <w:szCs w:val="22"/>
        </w:rPr>
        <w:t xml:space="preserve"> 35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1BB1D6F0" w14:textId="77777777" w:rsidR="00723E4E" w:rsidRPr="007B2000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053B2D22" w14:textId="77777777" w:rsidTr="0053462C">
        <w:tc>
          <w:tcPr>
            <w:tcW w:w="5295" w:type="dxa"/>
            <w:shd w:val="clear" w:color="auto" w:fill="auto"/>
          </w:tcPr>
          <w:p w14:paraId="108F84EA" w14:textId="77777777"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5296" w:type="dxa"/>
            <w:shd w:val="clear" w:color="auto" w:fill="auto"/>
          </w:tcPr>
          <w:p w14:paraId="6CEAC2AC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4A3F3383" w14:textId="77777777" w:rsidR="0053462C" w:rsidRPr="0053462C" w:rsidRDefault="0053462C" w:rsidP="0053462C">
      <w:pPr>
        <w:rPr>
          <w:vanish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4"/>
        <w:gridCol w:w="482"/>
        <w:gridCol w:w="1365"/>
        <w:gridCol w:w="943"/>
        <w:gridCol w:w="865"/>
        <w:gridCol w:w="865"/>
        <w:gridCol w:w="803"/>
        <w:gridCol w:w="865"/>
        <w:gridCol w:w="808"/>
        <w:gridCol w:w="712"/>
        <w:gridCol w:w="819"/>
      </w:tblGrid>
      <w:tr w:rsidR="00723E4E" w:rsidRPr="007B2000" w14:paraId="4A1CDB18" w14:textId="77777777">
        <w:trPr>
          <w:cantSplit/>
          <w:trHeight w:val="55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1156" w14:textId="2CF94901" w:rsidR="00C53B7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Наймену-</w:t>
            </w:r>
          </w:p>
          <w:p w14:paraId="4BAE0DE6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вання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FB8E" w14:textId="77777777"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6FF9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 xml:space="preserve">Кількість проведених </w:t>
            </w:r>
          </w:p>
          <w:p w14:paraId="318660D3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аналізів, усього</w:t>
            </w:r>
          </w:p>
        </w:tc>
        <w:tc>
          <w:tcPr>
            <w:tcW w:w="3313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D4F6E" w14:textId="77777777" w:rsidR="00723E4E" w:rsidRPr="007B2000" w:rsidRDefault="00F50D32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723E4E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723E4E" w:rsidRPr="00AA0940" w14:paraId="1104FFC2" w14:textId="77777777">
        <w:trPr>
          <w:cantSplit/>
        </w:trPr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0108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7D87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73EA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9F9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загаль-</w:t>
            </w:r>
          </w:p>
          <w:p w14:paraId="515E39EF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 xml:space="preserve">ноклі-нічних (без </w:t>
            </w:r>
          </w:p>
          <w:p w14:paraId="26E175EB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гема-</w:t>
            </w:r>
          </w:p>
          <w:p w14:paraId="32758805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толо-гічних)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04E0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гема-</w:t>
            </w:r>
          </w:p>
          <w:p w14:paraId="4FF7F624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толо-гічних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AB13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цито-ло-гічних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FC9B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біохі-міч-них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DCD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мікро-біоло-гічних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FA62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іму-но-логіч-них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6230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гене-тич-них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8415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ток-сико-ло-гіч-них</w:t>
            </w:r>
          </w:p>
        </w:tc>
      </w:tr>
      <w:tr w:rsidR="00723E4E" w:rsidRPr="007B2000" w14:paraId="1E72FC23" w14:textId="77777777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F0F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2428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E32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42F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57D5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82A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F88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9F1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04B9B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156F8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243E2" w14:textId="77777777"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9</w:t>
            </w:r>
          </w:p>
        </w:tc>
      </w:tr>
      <w:tr w:rsidR="00723E4E" w:rsidRPr="007B2000" w14:paraId="16212CD5" w14:textId="77777777" w:rsidTr="00B66483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5AF" w14:textId="77777777" w:rsidR="00723E4E" w:rsidRPr="007B2000" w:rsidRDefault="00723E4E" w:rsidP="001B7106">
            <w:pPr>
              <w:pStyle w:val="a3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28A" w14:textId="77777777" w:rsidR="00723E4E" w:rsidRPr="007B2000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2B6A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4EE9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0C78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50E7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AAE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0A1B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7FED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AA4C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018B" w14:textId="77777777"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B830AC" w:rsidRPr="007B2000" w14:paraId="1769473B" w14:textId="77777777" w:rsidTr="00B66483">
        <w:trPr>
          <w:trHeight w:val="1056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19A1C" w14:textId="77777777" w:rsidR="00B830AC" w:rsidRPr="007B2000" w:rsidRDefault="00B830AC" w:rsidP="001B7106">
            <w:pPr>
              <w:pStyle w:val="a3"/>
              <w:rPr>
                <w:b w:val="0"/>
                <w:bCs w:val="0"/>
                <w:sz w:val="16"/>
                <w:szCs w:val="16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 тому числі амбулаторним хворим (вклю-чно з хворими вдома)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1D686" w14:textId="77777777" w:rsidR="00B830AC" w:rsidRPr="007B2000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FAEEB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637DA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96ECE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C88B1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49616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EB525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0D2E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7526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3209" w14:textId="77777777"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</w:p>
        </w:tc>
      </w:tr>
    </w:tbl>
    <w:p w14:paraId="3CDE729B" w14:textId="77777777" w:rsidR="00723E4E" w:rsidRPr="007B2000" w:rsidRDefault="00723E4E" w:rsidP="00723E4E">
      <w:pPr>
        <w:rPr>
          <w:sz w:val="16"/>
          <w:szCs w:val="16"/>
          <w:lang w:val="uk-UA"/>
        </w:rPr>
      </w:pPr>
    </w:p>
    <w:p w14:paraId="3CDF8BC9" w14:textId="77777777" w:rsidR="00A8721D" w:rsidRPr="007B2000" w:rsidRDefault="00A8721D" w:rsidP="00723E4E">
      <w:pPr>
        <w:rPr>
          <w:sz w:val="16"/>
          <w:szCs w:val="16"/>
          <w:lang w:val="uk-UA"/>
        </w:rPr>
      </w:pPr>
    </w:p>
    <w:p w14:paraId="670271F0" w14:textId="77777777" w:rsidR="00A8721D" w:rsidRPr="007B2000" w:rsidRDefault="00A8721D" w:rsidP="00723E4E">
      <w:pPr>
        <w:rPr>
          <w:sz w:val="16"/>
          <w:szCs w:val="16"/>
          <w:lang w:val="uk-UA"/>
        </w:rPr>
      </w:pPr>
    </w:p>
    <w:p w14:paraId="63D9EECF" w14:textId="77777777" w:rsidR="00A8721D" w:rsidRPr="007B2000" w:rsidRDefault="00A8721D" w:rsidP="00723E4E">
      <w:pPr>
        <w:rPr>
          <w:sz w:val="16"/>
          <w:szCs w:val="16"/>
          <w:lang w:val="uk-UA"/>
        </w:rPr>
      </w:pPr>
    </w:p>
    <w:p w14:paraId="3AAB673F" w14:textId="77777777" w:rsidR="00F2743A" w:rsidRPr="007B2000" w:rsidRDefault="00F2743A" w:rsidP="00723E4E">
      <w:pPr>
        <w:rPr>
          <w:sz w:val="16"/>
          <w:szCs w:val="16"/>
          <w:lang w:val="uk-UA"/>
        </w:rPr>
      </w:pPr>
    </w:p>
    <w:p w14:paraId="5CA4B2E1" w14:textId="77777777" w:rsidR="00907DF7" w:rsidRPr="007B2000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56583087" w14:textId="77777777" w:rsidTr="0053462C">
        <w:tc>
          <w:tcPr>
            <w:tcW w:w="5139" w:type="dxa"/>
            <w:shd w:val="clear" w:color="auto" w:fill="auto"/>
          </w:tcPr>
          <w:p w14:paraId="356F3728" w14:textId="77777777" w:rsidR="00B11779" w:rsidRPr="0053462C" w:rsidRDefault="00B830A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14:paraId="06A3D612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104A8988" w14:textId="3A341578" w:rsidR="00E50953" w:rsidRPr="009550D8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аналізів –</w:t>
      </w:r>
      <w:r w:rsidR="00326768" w:rsidRPr="007B2000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7B2000">
        <w:rPr>
          <w:b w:val="0"/>
          <w:bCs w:val="0"/>
          <w:sz w:val="22"/>
          <w:szCs w:val="22"/>
        </w:rPr>
        <w:t>4121) на: гормони 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ферменти 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показники згортувальної та протизгортувальної систем 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водно-сольового обміну 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="00326768" w:rsidRPr="007B2000">
        <w:rPr>
          <w:b w:val="0"/>
          <w:bCs w:val="0"/>
          <w:sz w:val="22"/>
          <w:szCs w:val="22"/>
        </w:rPr>
        <w:t xml:space="preserve"> (із граф 2 і 6 таблиці </w:t>
      </w:r>
      <w:r w:rsidRPr="007B2000">
        <w:rPr>
          <w:b w:val="0"/>
          <w:bCs w:val="0"/>
          <w:sz w:val="22"/>
          <w:szCs w:val="22"/>
        </w:rPr>
        <w:t>4121), посіви 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(</w:t>
      </w:r>
      <w:r w:rsidR="00326768" w:rsidRPr="007B2000">
        <w:rPr>
          <w:b w:val="0"/>
          <w:bCs w:val="0"/>
          <w:sz w:val="22"/>
          <w:szCs w:val="22"/>
        </w:rPr>
        <w:t xml:space="preserve">із графи 6 таблиці </w:t>
      </w:r>
      <w:r w:rsidRPr="007B2000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специфічні реакції для серо- та ліквородіагностики сифілісу 10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на: ВІЛ-інфекцію 11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гепатити 12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інші ТО</w:t>
      </w:r>
      <w:r w:rsidRPr="007B2000">
        <w:rPr>
          <w:b w:val="0"/>
          <w:bCs w:val="0"/>
          <w:sz w:val="22"/>
          <w:szCs w:val="22"/>
          <w:lang w:val="en-US"/>
        </w:rPr>
        <w:t>RC</w:t>
      </w:r>
      <w:r w:rsidRPr="007B2000">
        <w:rPr>
          <w:b w:val="0"/>
          <w:bCs w:val="0"/>
          <w:sz w:val="22"/>
          <w:szCs w:val="22"/>
        </w:rPr>
        <w:t>Н-інфекції  13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</w:rPr>
        <w:t xml:space="preserve"> визначення</w:t>
      </w:r>
      <w:r w:rsidR="009921EE" w:rsidRPr="007B2000">
        <w:rPr>
          <w:b w:val="0"/>
          <w:sz w:val="22"/>
        </w:rPr>
        <w:t>:</w:t>
      </w:r>
      <w:r w:rsidRPr="007B2000">
        <w:rPr>
          <w:b w:val="0"/>
          <w:sz w:val="22"/>
        </w:rPr>
        <w:t xml:space="preserve"> групи крові за системою АВО та резус</w:t>
      </w:r>
      <w:r w:rsidRPr="007B2000">
        <w:t>-</w:t>
      </w:r>
      <w:r w:rsidRPr="007B2000">
        <w:rPr>
          <w:b w:val="0"/>
          <w:sz w:val="22"/>
          <w:szCs w:val="22"/>
        </w:rPr>
        <w:t>належності</w:t>
      </w:r>
      <w:r w:rsidRPr="007B2000">
        <w:t xml:space="preserve"> </w:t>
      </w:r>
      <w:r w:rsidR="009921EE" w:rsidRPr="007B2000">
        <w:rPr>
          <w:b w:val="0"/>
          <w:sz w:val="22"/>
        </w:rPr>
        <w:t>14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</w:rPr>
        <w:t xml:space="preserve"> </w:t>
      </w:r>
      <w:r w:rsidR="009921EE" w:rsidRPr="007B2000">
        <w:rPr>
          <w:b w:val="0"/>
          <w:sz w:val="22"/>
        </w:rPr>
        <w:t>,</w:t>
      </w:r>
      <w:r w:rsidRPr="007B2000">
        <w:rPr>
          <w:b w:val="0"/>
          <w:sz w:val="22"/>
        </w:rPr>
        <w:t xml:space="preserve"> імунних антитіл</w:t>
      </w:r>
      <w:r w:rsidR="00F90C40" w:rsidRPr="007B2000">
        <w:rPr>
          <w:b w:val="0"/>
          <w:sz w:val="22"/>
        </w:rPr>
        <w:t xml:space="preserve"> 15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</w:rPr>
        <w:t xml:space="preserve"> </w:t>
      </w:r>
      <w:r w:rsidR="009A7139" w:rsidRPr="007B2000">
        <w:rPr>
          <w:b w:val="0"/>
          <w:sz w:val="22"/>
        </w:rPr>
        <w:t>;</w:t>
      </w:r>
      <w:r w:rsidRPr="007B2000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8 таблиці </w:t>
      </w:r>
      <w:r w:rsidRPr="007B2000">
        <w:rPr>
          <w:b w:val="0"/>
          <w:bCs w:val="0"/>
          <w:sz w:val="22"/>
          <w:szCs w:val="22"/>
        </w:rPr>
        <w:t xml:space="preserve">4121) на: фенілкетонурію </w:t>
      </w:r>
      <w:r w:rsidRPr="009550D8">
        <w:rPr>
          <w:b w:val="0"/>
          <w:bCs w:val="0"/>
          <w:sz w:val="22"/>
          <w:szCs w:val="22"/>
        </w:rPr>
        <w:t>16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, уроджений гіпотиреоз 17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 xml:space="preserve">, туберкульоз </w:t>
      </w:r>
      <w:r w:rsidR="0034591F" w:rsidRPr="009550D8">
        <w:rPr>
          <w:b w:val="0"/>
          <w:bCs w:val="0"/>
          <w:sz w:val="22"/>
          <w:szCs w:val="22"/>
        </w:rPr>
        <w:t>18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34591F" w:rsidRPr="009550D8">
        <w:rPr>
          <w:b w:val="0"/>
          <w:bCs w:val="0"/>
          <w:sz w:val="22"/>
          <w:szCs w:val="22"/>
        </w:rPr>
        <w:t xml:space="preserve">; </w:t>
      </w:r>
      <w:r w:rsidRPr="009550D8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550D8">
        <w:rPr>
          <w:b w:val="0"/>
          <w:bCs w:val="0"/>
          <w:sz w:val="22"/>
          <w:szCs w:val="22"/>
        </w:rPr>
        <w:t xml:space="preserve">із графи 9 таблиці </w:t>
      </w:r>
      <w:r w:rsidRPr="009550D8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, етилового спирту 20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.</w:t>
      </w:r>
    </w:p>
    <w:p w14:paraId="168ADBC2" w14:textId="77777777" w:rsidR="00723E4E" w:rsidRPr="009550D8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14:paraId="681D618A" w14:textId="77777777" w:rsidR="00723E4E" w:rsidRPr="007B2000" w:rsidRDefault="00723E4E" w:rsidP="00723E4E">
      <w:pPr>
        <w:pStyle w:val="a3"/>
        <w:jc w:val="center"/>
      </w:pPr>
      <w:r w:rsidRPr="007B2000">
        <w:t>Діяльність кабінету функціональної діагностики</w:t>
      </w:r>
    </w:p>
    <w:p w14:paraId="4A33D096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2"/>
        <w:gridCol w:w="4993"/>
      </w:tblGrid>
      <w:tr w:rsidR="00B11779" w:rsidRPr="0053462C" w14:paraId="3F822BE4" w14:textId="77777777" w:rsidTr="0053462C">
        <w:tc>
          <w:tcPr>
            <w:tcW w:w="5140" w:type="dxa"/>
            <w:shd w:val="clear" w:color="auto" w:fill="auto"/>
          </w:tcPr>
          <w:p w14:paraId="40D5E215" w14:textId="77777777" w:rsidR="00B11779" w:rsidRPr="0053462C" w:rsidRDefault="0098426F" w:rsidP="00B11779">
            <w:pPr>
              <w:pStyle w:val="a3"/>
              <w:rPr>
                <w:sz w:val="22"/>
                <w:szCs w:val="22"/>
              </w:rPr>
            </w:pPr>
            <w:r w:rsidRPr="0053462C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14:paraId="684F266E" w14:textId="77777777" w:rsidR="00B11779" w:rsidRPr="0053462C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14:paraId="7FDAB32C" w14:textId="5B1A0DE0" w:rsidR="00FC7738" w:rsidRPr="007B2000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  <w:lang w:val="en-AU"/>
        </w:rPr>
        <w:t xml:space="preserve"> </w:t>
      </w:r>
      <w:r w:rsidRPr="007B2000">
        <w:rPr>
          <w:b w:val="0"/>
          <w:sz w:val="22"/>
          <w:szCs w:val="22"/>
        </w:rPr>
        <w:t xml:space="preserve">, у тому числі </w:t>
      </w:r>
      <w:r w:rsidRPr="007B2000">
        <w:rPr>
          <w:b w:val="0"/>
          <w:bCs w:val="0"/>
          <w:sz w:val="22"/>
          <w:szCs w:val="22"/>
        </w:rPr>
        <w:t>в поліклініці та вдома 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в поліклініці та вдома</w:t>
      </w:r>
      <w:r w:rsidR="00CB47C2" w:rsidRPr="007B2000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. </w:t>
      </w:r>
      <w:r w:rsidR="00CB47C2" w:rsidRPr="007B2000">
        <w:rPr>
          <w:b w:val="0"/>
          <w:bCs w:val="0"/>
          <w:sz w:val="22"/>
          <w:szCs w:val="22"/>
        </w:rPr>
        <w:t>Зроблено досліджень, усього 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, вдома 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.</w:t>
      </w:r>
    </w:p>
    <w:p w14:paraId="0418AE07" w14:textId="17248CFE" w:rsidR="00CB47C2" w:rsidRPr="007B2000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7B2000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  <w:szCs w:val="22"/>
        </w:rPr>
        <w:t xml:space="preserve"> велоергометрій 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реографій 10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реовазографій 11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електроенцефалографій 12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реоенцефалографій 13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</w:t>
      </w:r>
      <w:r w:rsidRPr="007B2000">
        <w:rPr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спірографій 14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електроміографій 15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 xml:space="preserve">  інших 16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 xml:space="preserve"> </w:t>
      </w:r>
      <w:r w:rsidR="0082795F" w:rsidRPr="007B2000">
        <w:rPr>
          <w:b w:val="0"/>
          <w:sz w:val="22"/>
          <w:szCs w:val="22"/>
        </w:rPr>
        <w:t>.</w:t>
      </w:r>
    </w:p>
    <w:p w14:paraId="41D8EC94" w14:textId="77777777" w:rsidR="00A8721D" w:rsidRPr="007B2000" w:rsidRDefault="00980396" w:rsidP="00A8721D">
      <w:pPr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14:paraId="39F8BFC9" w14:textId="77777777" w:rsidR="00723E4E" w:rsidRPr="007B2000" w:rsidRDefault="00723E4E" w:rsidP="00723E4E">
      <w:pPr>
        <w:pStyle w:val="9"/>
        <w:numPr>
          <w:ilvl w:val="0"/>
          <w:numId w:val="0"/>
        </w:numPr>
        <w:outlineLvl w:val="8"/>
      </w:pPr>
      <w:r w:rsidRPr="007B2000">
        <w:rPr>
          <w:lang w:val="ru-RU"/>
        </w:rPr>
        <w:t xml:space="preserve">Розділ </w:t>
      </w:r>
      <w:r w:rsidRPr="007B2000">
        <w:rPr>
          <w:lang w:val="en-US"/>
        </w:rPr>
        <w:t>V</w:t>
      </w:r>
      <w:r w:rsidRPr="007B2000">
        <w:t>. Робота лікувально-допоміжних відділень (кабінетів)</w:t>
      </w:r>
    </w:p>
    <w:p w14:paraId="16E24994" w14:textId="77777777" w:rsidR="00723E4E" w:rsidRPr="007B2000" w:rsidRDefault="00723E4E" w:rsidP="00723E4E">
      <w:pPr>
        <w:pStyle w:val="a3"/>
        <w:jc w:val="center"/>
      </w:pPr>
    </w:p>
    <w:p w14:paraId="022D7827" w14:textId="77777777" w:rsidR="00EF230C" w:rsidRPr="007B2000" w:rsidRDefault="00EF230C" w:rsidP="00723E4E">
      <w:pPr>
        <w:pStyle w:val="a3"/>
        <w:jc w:val="center"/>
        <w:rPr>
          <w:sz w:val="16"/>
          <w:szCs w:val="16"/>
        </w:rPr>
      </w:pPr>
    </w:p>
    <w:p w14:paraId="25672B4A" w14:textId="77777777" w:rsidR="00723E4E" w:rsidRPr="007B2000" w:rsidRDefault="00723E4E" w:rsidP="00723E4E">
      <w:pPr>
        <w:pStyle w:val="a3"/>
        <w:jc w:val="center"/>
      </w:pPr>
      <w:r w:rsidRPr="007B2000">
        <w:t xml:space="preserve"> Діяльність радіологічного відділення (кабінету</w:t>
      </w:r>
      <w:r w:rsidR="00C57574" w:rsidRPr="007B2000">
        <w:t>)</w:t>
      </w:r>
      <w:r w:rsidRPr="007B2000">
        <w:t xml:space="preserve"> променевої терапії</w:t>
      </w:r>
    </w:p>
    <w:p w14:paraId="01F4756E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4A86AE7B" w14:textId="77777777" w:rsidTr="0053462C">
        <w:tc>
          <w:tcPr>
            <w:tcW w:w="5295" w:type="dxa"/>
            <w:shd w:val="clear" w:color="auto" w:fill="auto"/>
          </w:tcPr>
          <w:p w14:paraId="1A49A247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4201</w:t>
            </w:r>
          </w:p>
        </w:tc>
        <w:tc>
          <w:tcPr>
            <w:tcW w:w="5296" w:type="dxa"/>
            <w:shd w:val="clear" w:color="auto" w:fill="auto"/>
          </w:tcPr>
          <w:p w14:paraId="15E342CF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BE06FC3" w14:textId="74DE1101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рентгено-терапевтичних апаратів: довгофокусних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короткофокусних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дистанційних гамма-терапевтичних апаратів</w:t>
      </w:r>
      <w:r w:rsidR="004C1C35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E92DEC" w:rsidRPr="007B2000">
        <w:rPr>
          <w:b w:val="0"/>
          <w:bCs w:val="0"/>
          <w:sz w:val="22"/>
          <w:szCs w:val="22"/>
        </w:rPr>
        <w:t>у тому числі з лінійними прискорювачами (бетатрони)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E92DEC" w:rsidRPr="007B2000">
        <w:rPr>
          <w:b w:val="0"/>
          <w:bCs w:val="0"/>
          <w:sz w:val="22"/>
          <w:szCs w:val="22"/>
        </w:rPr>
        <w:t>, шлангових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E92DEC" w:rsidRPr="007B2000">
        <w:rPr>
          <w:b w:val="0"/>
          <w:bCs w:val="0"/>
          <w:sz w:val="22"/>
          <w:szCs w:val="22"/>
        </w:rPr>
        <w:t>.</w:t>
      </w:r>
    </w:p>
    <w:p w14:paraId="5C2C65D4" w14:textId="77777777"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4F7DC867" w14:textId="77777777" w:rsidTr="0053462C">
        <w:tc>
          <w:tcPr>
            <w:tcW w:w="5295" w:type="dxa"/>
            <w:shd w:val="clear" w:color="auto" w:fill="auto"/>
          </w:tcPr>
          <w:p w14:paraId="2E4B55A0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4202</w:t>
            </w:r>
          </w:p>
        </w:tc>
        <w:tc>
          <w:tcPr>
            <w:tcW w:w="5296" w:type="dxa"/>
            <w:shd w:val="clear" w:color="auto" w:fill="auto"/>
          </w:tcPr>
          <w:p w14:paraId="1B20AC46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77E027E" w14:textId="35063B67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променеве лікування,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короткофокусною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дистанційною гамма-терапією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з лінійними прискорювачами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радіоактивними препаратами: закритими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відкритими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із загальної кількості хворих, які закінчили лікування, лікувалось осіб з непухл</w:t>
      </w:r>
      <w:r w:rsidR="00B11779" w:rsidRPr="007B2000">
        <w:rPr>
          <w:b w:val="0"/>
          <w:bCs w:val="0"/>
          <w:sz w:val="22"/>
          <w:szCs w:val="22"/>
        </w:rPr>
        <w:t>инними захворюваннями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283264E8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14:paraId="3055D68C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фізіотерапевтичного відділення (кабінету)</w:t>
      </w:r>
    </w:p>
    <w:p w14:paraId="68149086" w14:textId="77777777" w:rsidR="00723E4E" w:rsidRPr="007B2000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5F13DB37" w14:textId="77777777" w:rsidTr="0053462C">
        <w:tc>
          <w:tcPr>
            <w:tcW w:w="5295" w:type="dxa"/>
            <w:shd w:val="clear" w:color="auto" w:fill="auto"/>
          </w:tcPr>
          <w:p w14:paraId="77F95272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14:paraId="32DCE397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17CDB223" w14:textId="3CA7C439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4937A46F" w14:textId="77777777" w:rsidR="00723E4E" w:rsidRPr="007B2000" w:rsidRDefault="00723E4E" w:rsidP="00723E4E">
      <w:pPr>
        <w:pStyle w:val="a3"/>
        <w:rPr>
          <w:sz w:val="22"/>
          <w:szCs w:val="22"/>
        </w:rPr>
      </w:pPr>
    </w:p>
    <w:p w14:paraId="76AC073E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5651F429" w14:textId="77777777" w:rsidTr="0053462C">
        <w:tc>
          <w:tcPr>
            <w:tcW w:w="5295" w:type="dxa"/>
            <w:shd w:val="clear" w:color="auto" w:fill="auto"/>
          </w:tcPr>
          <w:p w14:paraId="409EDC52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14:paraId="297706F0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110B3F8" w14:textId="6CB9DD93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18D4FA3A" w14:textId="77777777"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14:paraId="3D904156" w14:textId="77777777"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14:paraId="622757E8" w14:textId="77777777" w:rsidR="00E92DEC" w:rsidRPr="007B2000" w:rsidRDefault="00E92DEC" w:rsidP="00723E4E">
      <w:pPr>
        <w:pStyle w:val="a3"/>
        <w:jc w:val="both"/>
        <w:rPr>
          <w:sz w:val="20"/>
          <w:szCs w:val="20"/>
        </w:rPr>
      </w:pPr>
    </w:p>
    <w:p w14:paraId="1A644D0E" w14:textId="77777777" w:rsidR="0082795F" w:rsidRPr="007B2000" w:rsidRDefault="0082795F" w:rsidP="00723E4E">
      <w:pPr>
        <w:pStyle w:val="a3"/>
        <w:jc w:val="both"/>
        <w:rPr>
          <w:sz w:val="20"/>
          <w:szCs w:val="20"/>
        </w:rPr>
      </w:pPr>
    </w:p>
    <w:p w14:paraId="14ECC989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рефлексотерапії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7DA23228" w14:textId="77777777" w:rsidTr="0053462C">
        <w:tc>
          <w:tcPr>
            <w:tcW w:w="5295" w:type="dxa"/>
            <w:shd w:val="clear" w:color="auto" w:fill="auto"/>
          </w:tcPr>
          <w:p w14:paraId="5AFC5021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14:paraId="1C9AE725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526B1FD1" w14:textId="061112F5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72B0755B" w14:textId="77777777" w:rsidR="00723E4E" w:rsidRPr="007B2000" w:rsidRDefault="00723E4E" w:rsidP="00723E4E">
      <w:pPr>
        <w:pStyle w:val="a3"/>
        <w:rPr>
          <w:sz w:val="22"/>
          <w:szCs w:val="22"/>
        </w:rPr>
      </w:pPr>
    </w:p>
    <w:p w14:paraId="76931B7E" w14:textId="77777777" w:rsidR="00723E4E" w:rsidRPr="007B2000" w:rsidRDefault="00723E4E" w:rsidP="00723E4E">
      <w:pPr>
        <w:pStyle w:val="a3"/>
        <w:rPr>
          <w:sz w:val="22"/>
          <w:szCs w:val="22"/>
        </w:rPr>
      </w:pPr>
    </w:p>
    <w:p w14:paraId="04929F4C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нефрології та діалізу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01487A86" w14:textId="77777777" w:rsidTr="0053462C">
        <w:tc>
          <w:tcPr>
            <w:tcW w:w="5295" w:type="dxa"/>
            <w:shd w:val="clear" w:color="auto" w:fill="auto"/>
          </w:tcPr>
          <w:p w14:paraId="07F5D717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4206</w:t>
            </w:r>
          </w:p>
        </w:tc>
        <w:tc>
          <w:tcPr>
            <w:tcW w:w="5296" w:type="dxa"/>
            <w:shd w:val="clear" w:color="auto" w:fill="auto"/>
          </w:tcPr>
          <w:p w14:paraId="7D4954D5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549125FE" w14:textId="15530904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гемодіалізних апаратів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проведених гемодіалізів, усього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на гемодіалізі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на перитонеальному діалізі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з трансплантованою ниркою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5F6B6DC5" w14:textId="77777777" w:rsidR="00723E4E" w:rsidRPr="007B2000" w:rsidRDefault="00723E4E" w:rsidP="00723E4E">
      <w:pPr>
        <w:pStyle w:val="a3"/>
        <w:rPr>
          <w:sz w:val="16"/>
          <w:szCs w:val="16"/>
        </w:rPr>
      </w:pPr>
    </w:p>
    <w:p w14:paraId="375F0478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гіпербаричної оксигенації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4DCFC647" w14:textId="77777777" w:rsidTr="0053462C">
        <w:tc>
          <w:tcPr>
            <w:tcW w:w="5295" w:type="dxa"/>
            <w:shd w:val="clear" w:color="auto" w:fill="auto"/>
          </w:tcPr>
          <w:p w14:paraId="533B4AA1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4207</w:t>
            </w:r>
          </w:p>
        </w:tc>
        <w:tc>
          <w:tcPr>
            <w:tcW w:w="5296" w:type="dxa"/>
            <w:shd w:val="clear" w:color="auto" w:fill="auto"/>
          </w:tcPr>
          <w:p w14:paraId="24AAF6EE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36F66603" w14:textId="15DE6478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барокамер, усього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діючих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проведених сеансів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25B4613A" w14:textId="77777777" w:rsidR="00723E4E" w:rsidRPr="007B2000" w:rsidRDefault="00723E4E" w:rsidP="00723E4E">
      <w:pPr>
        <w:pStyle w:val="a3"/>
        <w:rPr>
          <w:sz w:val="16"/>
          <w:szCs w:val="16"/>
        </w:rPr>
      </w:pPr>
    </w:p>
    <w:p w14:paraId="1402A346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Логопедична допомога</w:t>
      </w:r>
    </w:p>
    <w:p w14:paraId="443E668F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53462C" w14:paraId="356CDF7C" w14:textId="77777777" w:rsidTr="0053462C">
        <w:tc>
          <w:tcPr>
            <w:tcW w:w="5295" w:type="dxa"/>
            <w:shd w:val="clear" w:color="auto" w:fill="auto"/>
          </w:tcPr>
          <w:p w14:paraId="28F14348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14:paraId="4AAEF7FF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CC65677" w14:textId="7621E5A0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4FEFD278" w14:textId="77777777"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детоксикації (гемосорбції)</w:t>
      </w:r>
    </w:p>
    <w:p w14:paraId="3E6A2B1F" w14:textId="77777777"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15CC7067" w14:textId="77777777" w:rsidTr="0053462C">
        <w:tc>
          <w:tcPr>
            <w:tcW w:w="5295" w:type="dxa"/>
            <w:shd w:val="clear" w:color="auto" w:fill="auto"/>
          </w:tcPr>
          <w:p w14:paraId="0A0522D3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4209</w:t>
            </w:r>
          </w:p>
        </w:tc>
        <w:tc>
          <w:tcPr>
            <w:tcW w:w="5296" w:type="dxa"/>
            <w:shd w:val="clear" w:color="auto" w:fill="auto"/>
          </w:tcPr>
          <w:p w14:paraId="0215B4F9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5F00DEE2" w14:textId="1EDF417B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місць у відділенні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35951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3F736F2D" w14:textId="77777777" w:rsidR="00B11779" w:rsidRPr="007B2000" w:rsidRDefault="00B11779" w:rsidP="00723E4E">
      <w:pPr>
        <w:pStyle w:val="a3"/>
        <w:jc w:val="center"/>
      </w:pPr>
    </w:p>
    <w:p w14:paraId="4A7CDA7A" w14:textId="77777777" w:rsidR="00477AF5" w:rsidRPr="007B2000" w:rsidRDefault="00477AF5" w:rsidP="00723E4E">
      <w:pPr>
        <w:pStyle w:val="a3"/>
        <w:jc w:val="center"/>
      </w:pPr>
    </w:p>
    <w:p w14:paraId="32D65EF3" w14:textId="77777777" w:rsidR="00723E4E" w:rsidRPr="007B2000" w:rsidRDefault="00723E4E" w:rsidP="00723E4E">
      <w:pPr>
        <w:pStyle w:val="a3"/>
        <w:jc w:val="center"/>
      </w:pPr>
      <w:r w:rsidRPr="007B2000">
        <w:t>Діяльність патолого</w:t>
      </w:r>
      <w:r w:rsidR="00AC1BE2" w:rsidRPr="007B2000">
        <w:t>-</w:t>
      </w:r>
      <w:r w:rsidRPr="007B2000">
        <w:t>анатомічного бюро (відділення)</w:t>
      </w:r>
    </w:p>
    <w:p w14:paraId="650567F1" w14:textId="77777777" w:rsidR="00B11779" w:rsidRPr="007B2000" w:rsidRDefault="00B11779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0944A84F" w14:textId="77777777" w:rsidTr="0053462C">
        <w:tc>
          <w:tcPr>
            <w:tcW w:w="5295" w:type="dxa"/>
            <w:shd w:val="clear" w:color="auto" w:fill="auto"/>
          </w:tcPr>
          <w:p w14:paraId="1B717653" w14:textId="77777777"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4500</w:t>
            </w:r>
          </w:p>
        </w:tc>
        <w:tc>
          <w:tcPr>
            <w:tcW w:w="5296" w:type="dxa"/>
            <w:shd w:val="clear" w:color="auto" w:fill="auto"/>
          </w:tcPr>
          <w:p w14:paraId="6AD50599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9F99D91" w14:textId="77777777" w:rsidR="0053462C" w:rsidRPr="0053462C" w:rsidRDefault="0053462C" w:rsidP="0053462C">
      <w:pPr>
        <w:rPr>
          <w:vanish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04"/>
        <w:gridCol w:w="867"/>
        <w:gridCol w:w="1436"/>
      </w:tblGrid>
      <w:tr w:rsidR="00723E4E" w:rsidRPr="007B2000" w14:paraId="5284A086" w14:textId="77777777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865C" w14:textId="75DFCC6B" w:rsidR="00723E4E" w:rsidRPr="007B2000" w:rsidRDefault="00723E4E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A95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DD4D" w14:textId="77777777"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</w:tr>
      <w:tr w:rsidR="00723E4E" w:rsidRPr="007B2000" w14:paraId="23231BFF" w14:textId="77777777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E72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F61D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BA69" w14:textId="77777777"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</w:tr>
      <w:tr w:rsidR="00723E4E" w:rsidRPr="007B2000" w14:paraId="6E17BC64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D4EA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патолого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-</w:t>
            </w:r>
            <w:r w:rsidRPr="007B2000">
              <w:rPr>
                <w:b w:val="0"/>
                <w:bCs w:val="0"/>
                <w:sz w:val="22"/>
                <w:szCs w:val="22"/>
              </w:rPr>
              <w:t>анатомічних розтинів хворих, які померли в стаціонарі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F3A" w14:textId="77777777"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C315" w14:textId="77777777"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23E4E" w:rsidRPr="007B2000" w14:paraId="3DFCBE0A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846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у</w:t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тому числі дітей віком 0-17 років включно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974A" w14:textId="77777777"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E520" w14:textId="77777777"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B66483" w:rsidRPr="007B2000" w14:paraId="3797048F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F11" w14:textId="77777777" w:rsidR="00B66483" w:rsidRPr="00B66483" w:rsidRDefault="00B66483" w:rsidP="00B66483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Cs w:val="0"/>
                <w:sz w:val="22"/>
                <w:szCs w:val="22"/>
              </w:rPr>
              <w:t xml:space="preserve">         </w:t>
            </w:r>
            <w:r w:rsidRPr="007B2000">
              <w:rPr>
                <w:b w:val="0"/>
                <w:bCs w:val="0"/>
                <w:sz w:val="22"/>
                <w:szCs w:val="22"/>
              </w:rPr>
              <w:t>з них:</w:t>
            </w:r>
            <w:r w:rsidRPr="00B66483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     новонароджених, які народилися при терміні вагітності 22 тижні і більше </w:t>
            </w:r>
            <w:r w:rsidRPr="007B2000">
              <w:rPr>
                <w:b w:val="0"/>
                <w:bCs w:val="0"/>
                <w:sz w:val="22"/>
                <w:szCs w:val="22"/>
              </w:rPr>
              <w:br/>
              <w:t xml:space="preserve">         та померли віком 0-6 діб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F2F4" w14:textId="77777777"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41D3" w14:textId="77777777"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23E4E" w:rsidRPr="007B2000" w14:paraId="31146B2C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1AC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дітей, які померли віком 7 днів–11 місяців 29 днів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F784" w14:textId="77777777"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493D" w14:textId="77777777"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23E4E" w:rsidRPr="007B2000" w14:paraId="16FF9A3B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1CB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розтинів мертвонароджених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при терміні вагітності 22 тижнів і більше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DEA5" w14:textId="77777777"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A32" w14:textId="77777777"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23E4E" w:rsidRPr="007B2000" w14:paraId="2A79F69F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89A5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розтинів плодів, які народилися при терміні вагітності </w:t>
            </w:r>
            <w:r w:rsidR="00B924CF" w:rsidRPr="007B2000">
              <w:rPr>
                <w:b w:val="0"/>
                <w:bCs w:val="0"/>
                <w:sz w:val="22"/>
                <w:szCs w:val="22"/>
              </w:rPr>
              <w:t xml:space="preserve">до </w:t>
            </w:r>
            <w:r w:rsidRPr="007B2000">
              <w:rPr>
                <w:b w:val="0"/>
                <w:bCs w:val="0"/>
                <w:sz w:val="22"/>
                <w:szCs w:val="22"/>
              </w:rPr>
              <w:t>22 тижнів, усього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7255" w14:textId="77777777"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F639" w14:textId="77777777"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B66483" w:rsidRPr="007B2000" w14:paraId="07C3C8DB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CCD" w14:textId="77777777" w:rsidR="00B66483" w:rsidRPr="00B66483" w:rsidRDefault="00B66483" w:rsidP="001B7106">
            <w:pPr>
              <w:pStyle w:val="a3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з них:</w:t>
            </w:r>
            <w:r>
              <w:rPr>
                <w:b w:val="0"/>
                <w:bCs w:val="0"/>
                <w:sz w:val="22"/>
                <w:szCs w:val="22"/>
                <w:lang w:val="en-US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  <w:lang w:val="ru-RU"/>
              </w:rPr>
              <w:t xml:space="preserve">          </w:t>
            </w:r>
            <w:r w:rsidRPr="007B2000">
              <w:rPr>
                <w:b w:val="0"/>
                <w:bCs w:val="0"/>
                <w:sz w:val="22"/>
                <w:szCs w:val="22"/>
              </w:rPr>
              <w:t>живими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E28C" w14:textId="77777777"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90B" w14:textId="77777777"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D57D2" w:rsidRPr="007B2000" w14:paraId="31C9358D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3353" w14:textId="77777777" w:rsidR="007D57D2" w:rsidRPr="007B2000" w:rsidRDefault="007D57D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мертвими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F915" w14:textId="77777777" w:rsidR="007D57D2" w:rsidRPr="007B2000" w:rsidRDefault="007D57D2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4CE8" w14:textId="77777777" w:rsidR="007D57D2" w:rsidRPr="00317048" w:rsidRDefault="007D57D2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23E4E" w:rsidRPr="007B2000" w14:paraId="630BE97F" w14:textId="77777777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0D3" w14:textId="77777777"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Крім того, кількість розтинів осіб, які померли вдома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6E2" w14:textId="77777777"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9D7" w14:textId="77777777"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5B099669" w14:textId="77777777"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2E46B841" w14:textId="77777777" w:rsidTr="0053462C">
        <w:tc>
          <w:tcPr>
            <w:tcW w:w="5295" w:type="dxa"/>
            <w:shd w:val="clear" w:color="auto" w:fill="auto"/>
          </w:tcPr>
          <w:p w14:paraId="19DC1BDB" w14:textId="77777777"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4501</w:t>
            </w:r>
          </w:p>
        </w:tc>
        <w:tc>
          <w:tcPr>
            <w:tcW w:w="5296" w:type="dxa"/>
            <w:shd w:val="clear" w:color="auto" w:fill="auto"/>
          </w:tcPr>
          <w:p w14:paraId="2C254EA4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6A1764CF" w14:textId="674397D1"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закладів, обслугован</w:t>
      </w:r>
      <w:r w:rsidR="00AC1BE2" w:rsidRPr="007B2000">
        <w:rPr>
          <w:b w:val="0"/>
          <w:bCs w:val="0"/>
          <w:sz w:val="22"/>
          <w:szCs w:val="22"/>
        </w:rPr>
        <w:t>их</w:t>
      </w:r>
      <w:r w:rsidRPr="007B2000">
        <w:rPr>
          <w:b w:val="0"/>
          <w:bCs w:val="0"/>
          <w:sz w:val="22"/>
          <w:szCs w:val="22"/>
        </w:rPr>
        <w:t xml:space="preserve"> патолого</w:t>
      </w:r>
      <w:r w:rsidR="00AC1BE2" w:rsidRPr="007B2000">
        <w:rPr>
          <w:b w:val="0"/>
          <w:bCs w:val="0"/>
          <w:sz w:val="22"/>
          <w:szCs w:val="22"/>
        </w:rPr>
        <w:t>-</w:t>
      </w:r>
      <w:r w:rsidRPr="007B2000">
        <w:rPr>
          <w:b w:val="0"/>
          <w:bCs w:val="0"/>
          <w:sz w:val="22"/>
          <w:szCs w:val="22"/>
        </w:rPr>
        <w:t>анатомічним бюро (відділенням) 1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самостійні поліклініки (амбулаторії) 2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кількість патолого-гістологічних досліджень секційного матеріалу 3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патолого-гістологічних досліджень операційного та біопсійного матеріалу, усього 4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5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кількість хворих, яким проведено патолого-гістологічне дослідження операційного та біопсійного матеріалу,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6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7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14:paraId="1E83592E" w14:textId="77777777" w:rsidR="00723E4E" w:rsidRPr="007B2000" w:rsidRDefault="00723E4E" w:rsidP="00723E4E">
      <w:pPr>
        <w:pStyle w:val="a3"/>
        <w:rPr>
          <w:sz w:val="22"/>
          <w:szCs w:val="22"/>
        </w:rPr>
      </w:pPr>
    </w:p>
    <w:p w14:paraId="3000F67B" w14:textId="77777777" w:rsidR="00E92DEC" w:rsidRPr="007B2000" w:rsidRDefault="00E92DEC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0"/>
        <w:gridCol w:w="4995"/>
      </w:tblGrid>
      <w:tr w:rsidR="00B11779" w:rsidRPr="007B2000" w14:paraId="570636AE" w14:textId="77777777" w:rsidTr="0053462C">
        <w:tc>
          <w:tcPr>
            <w:tcW w:w="5295" w:type="dxa"/>
            <w:shd w:val="clear" w:color="auto" w:fill="auto"/>
          </w:tcPr>
          <w:p w14:paraId="2FFC8C13" w14:textId="77777777"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4502</w:t>
            </w:r>
          </w:p>
        </w:tc>
        <w:tc>
          <w:tcPr>
            <w:tcW w:w="5296" w:type="dxa"/>
            <w:shd w:val="clear" w:color="auto" w:fill="auto"/>
          </w:tcPr>
          <w:p w14:paraId="06968202" w14:textId="77777777"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14:paraId="246C94A5" w14:textId="3A9C9836" w:rsidR="00723E4E" w:rsidRPr="007B2000" w:rsidRDefault="00723E4E" w:rsidP="00723E4E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sz w:val="22"/>
          <w:szCs w:val="22"/>
        </w:rPr>
        <w:t xml:space="preserve">Із загальної кількості померлих </w:t>
      </w:r>
      <w:r w:rsidR="00AC1BE2" w:rsidRPr="007B2000">
        <w:rPr>
          <w:b w:val="0"/>
          <w:sz w:val="22"/>
          <w:szCs w:val="22"/>
        </w:rPr>
        <w:t>у</w:t>
      </w:r>
      <w:r w:rsidRPr="007B2000">
        <w:rPr>
          <w:b w:val="0"/>
          <w:sz w:val="22"/>
          <w:szCs w:val="22"/>
        </w:rPr>
        <w:t xml:space="preserve"> даному стаціонарі зроблено розтинів: патологоанатомами 1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>
        <w:rPr>
          <w:b w:val="0"/>
          <w:sz w:val="22"/>
          <w:szCs w:val="22"/>
          <w:lang w:val="ru-RU"/>
        </w:rPr>
        <w:t xml:space="preserve"> </w:t>
      </w:r>
      <w:r w:rsidRPr="007B2000">
        <w:rPr>
          <w:b w:val="0"/>
          <w:sz w:val="22"/>
          <w:szCs w:val="22"/>
        </w:rPr>
        <w:t>, судово-медичними експертами 2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DB6C8A">
        <w:rPr>
          <w:sz w:val="22"/>
          <w:szCs w:val="22"/>
          <w:u w:val="single"/>
        </w:rPr>
        <w:t>   </w:t>
      </w:r>
      <w:r w:rsidR="001944CC" w:rsidRPr="00BD7ABD">
        <w:rPr>
          <w:sz w:val="22"/>
          <w:szCs w:val="22"/>
          <w:u w:val="single"/>
        </w:rPr>
        <w:t> </w:t>
      </w:r>
      <w:r w:rsidR="001944CC">
        <w:rPr>
          <w:b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sz w:val="22"/>
          <w:szCs w:val="22"/>
        </w:rPr>
        <w:t>.</w:t>
      </w:r>
    </w:p>
    <w:p w14:paraId="748F32D7" w14:textId="77777777" w:rsidR="00723E4E" w:rsidRPr="007B2000" w:rsidRDefault="00723E4E" w:rsidP="00723E4E">
      <w:pPr>
        <w:pStyle w:val="aa"/>
        <w:jc w:val="both"/>
        <w:rPr>
          <w:rFonts w:ascii="Times New Roman" w:hAnsi="Times New Roman" w:cs="Times New Roman"/>
          <w:lang w:val="uk-UA"/>
        </w:rPr>
      </w:pPr>
    </w:p>
    <w:p w14:paraId="349E4516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14:paraId="36CD34E2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14:paraId="79729E69" w14:textId="77777777"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14:paraId="3D3419F5" w14:textId="77777777"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14:paraId="12D49091" w14:textId="77777777"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14:paraId="7FBAC5DE" w14:textId="77777777"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14:paraId="3B45C285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14:paraId="7E443F4E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14:paraId="1B3D8F1F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57"/>
        <w:gridCol w:w="725"/>
        <w:gridCol w:w="4653"/>
      </w:tblGrid>
      <w:tr w:rsidR="00B5026D" w:rsidRPr="00E776B3" w14:paraId="4324A597" w14:textId="77777777" w:rsidTr="009D2EC6">
        <w:tc>
          <w:tcPr>
            <w:tcW w:w="4944" w:type="dxa"/>
          </w:tcPr>
          <w:p w14:paraId="23A84E70" w14:textId="35BA8C8C"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="00DB6C8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22.11.2019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14:paraId="0AD5DEAE" w14:textId="77777777"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14:paraId="49CC7155" w14:textId="77777777"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E776B3" w14:paraId="67D7C7E1" w14:textId="77777777" w:rsidTr="009D2EC6">
        <w:trPr>
          <w:trHeight w:val="1227"/>
        </w:trPr>
        <w:tc>
          <w:tcPr>
            <w:tcW w:w="4944" w:type="dxa"/>
          </w:tcPr>
          <w:p w14:paraId="6FF17848" w14:textId="77777777"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14:paraId="1DA0479D" w14:textId="77777777"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14:paraId="28E8036A" w14:textId="77777777"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E776B3" w14:paraId="370FF1E7" w14:textId="77777777" w:rsidTr="009D2EC6">
        <w:tc>
          <w:tcPr>
            <w:tcW w:w="4944" w:type="dxa"/>
          </w:tcPr>
          <w:p w14:paraId="5C1C02CA" w14:textId="6AC8996D" w:rsidR="00B5026D" w:rsidRPr="003F4972" w:rsidRDefault="00535951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9989CF" wp14:editId="5292F4DD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150495</wp:posOffset>
                      </wp:positionV>
                      <wp:extent cx="2045335" cy="0"/>
                      <wp:effectExtent l="13335" t="6985" r="8255" b="1206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3768A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"/>
                  </w:pict>
                </mc:Fallback>
              </mc:AlternateContent>
            </w:r>
            <w:r w:rsidR="00B5026D"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</w:t>
            </w:r>
            <w:r w:rsidR="00B5026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</w:t>
            </w:r>
          </w:p>
        </w:tc>
        <w:tc>
          <w:tcPr>
            <w:tcW w:w="732" w:type="dxa"/>
          </w:tcPr>
          <w:p w14:paraId="39A3E97B" w14:textId="77777777"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14:paraId="6040F550" w14:textId="33DA8F2B" w:rsidR="00B5026D" w:rsidRPr="003F4972" w:rsidRDefault="00535951" w:rsidP="009D2EC6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489F18" wp14:editId="08154A9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140335</wp:posOffset>
                      </wp:positionV>
                      <wp:extent cx="2750185" cy="0"/>
                      <wp:effectExtent l="6985" t="6350" r="508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422499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"/>
                  </w:pict>
                </mc:Fallback>
              </mc:AlternateContent>
            </w:r>
            <w:r w:rsidR="00B5026D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</w:tc>
      </w:tr>
      <w:tr w:rsidR="00B5026D" w:rsidRPr="00E776B3" w14:paraId="08857055" w14:textId="77777777" w:rsidTr="009D2EC6">
        <w:tc>
          <w:tcPr>
            <w:tcW w:w="4944" w:type="dxa"/>
          </w:tcPr>
          <w:p w14:paraId="79BFFDB6" w14:textId="77777777" w:rsidR="00B5026D" w:rsidRPr="00E776B3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14:paraId="5575244E" w14:textId="77777777"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14:paraId="09FEA17A" w14:textId="77777777"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14:paraId="02332A66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14:paraId="7FEE4366" w14:textId="77777777"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14:paraId="729C90AC" w14:textId="77777777" w:rsidR="00723E4E" w:rsidRPr="00643AD1" w:rsidRDefault="00723E4E" w:rsidP="00723E4E">
      <w:pPr>
        <w:pStyle w:val="a3"/>
        <w:rPr>
          <w:b w:val="0"/>
          <w:bCs w:val="0"/>
          <w:sz w:val="16"/>
          <w:szCs w:val="16"/>
        </w:rPr>
      </w:pPr>
    </w:p>
    <w:p w14:paraId="7B67078C" w14:textId="4028CA2B" w:rsidR="00723E4E" w:rsidRPr="00643AD1" w:rsidRDefault="00DB6C8A" w:rsidP="00723E4E">
      <w:pPr>
        <w:pStyle w:val="a3"/>
        <w:rPr>
          <w:b w:val="0"/>
          <w:bCs w:val="0"/>
          <w:sz w:val="4"/>
          <w:szCs w:val="4"/>
        </w:rPr>
      </w:pPr>
      <w:r>
        <w:rPr>
          <w:b w:val="0"/>
          <w:bCs w:val="0"/>
          <w:sz w:val="4"/>
          <w:szCs w:val="4"/>
        </w:rPr>
        <w:t xml:space="preserve"> </w:t>
      </w:r>
    </w:p>
    <w:sectPr w:rsidR="00723E4E" w:rsidRPr="00643AD1" w:rsidSect="00456603">
      <w:pgSz w:w="11906" w:h="16838"/>
      <w:pgMar w:top="851" w:right="73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0C806" w14:textId="77777777" w:rsidR="00201529" w:rsidRDefault="00201529">
      <w:r>
        <w:separator/>
      </w:r>
    </w:p>
  </w:endnote>
  <w:endnote w:type="continuationSeparator" w:id="0">
    <w:p w14:paraId="4BBFEEC1" w14:textId="77777777" w:rsidR="00201529" w:rsidRDefault="0020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A636" w14:textId="77777777" w:rsidR="00BD7ABD" w:rsidRDefault="00BD7ABD" w:rsidP="007652A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F373CE9" w14:textId="77777777" w:rsidR="00BD7ABD" w:rsidRDefault="00BD7AB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FB075" w14:textId="77777777" w:rsidR="00BD7ABD" w:rsidRDefault="00BD7ABD" w:rsidP="00C01B3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2837">
      <w:rPr>
        <w:rStyle w:val="a7"/>
        <w:noProof/>
      </w:rPr>
      <w:t>13</w:t>
    </w:r>
    <w:r>
      <w:rPr>
        <w:rStyle w:val="a7"/>
      </w:rPr>
      <w:fldChar w:fldCharType="end"/>
    </w:r>
  </w:p>
  <w:p w14:paraId="252139FE" w14:textId="77777777" w:rsidR="00BD7ABD" w:rsidRDefault="00BD7A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3863" w14:textId="77777777" w:rsidR="00201529" w:rsidRDefault="00201529">
      <w:r>
        <w:separator/>
      </w:r>
    </w:p>
  </w:footnote>
  <w:footnote w:type="continuationSeparator" w:id="0">
    <w:p w14:paraId="62D880E2" w14:textId="77777777" w:rsidR="00201529" w:rsidRDefault="0020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FA62E" w14:textId="77777777" w:rsidR="00BD7ABD" w:rsidRDefault="00BD7ABD" w:rsidP="005D59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5D71E89" w14:textId="77777777" w:rsidR="00BD7ABD" w:rsidRDefault="00BD7AB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CBD81" w14:textId="77777777" w:rsidR="00BD7ABD" w:rsidRPr="00D77370" w:rsidRDefault="00BD7ABD" w:rsidP="00D77370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8859F" w14:textId="77777777" w:rsidR="00BD7ABD" w:rsidRDefault="00BD7ABD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AADFE2" w14:textId="77777777" w:rsidR="00BD7ABD" w:rsidRDefault="00BD7A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C8A"/>
    <w:rsid w:val="000002A3"/>
    <w:rsid w:val="00001E77"/>
    <w:rsid w:val="00003F29"/>
    <w:rsid w:val="000048FE"/>
    <w:rsid w:val="00006CC0"/>
    <w:rsid w:val="00010427"/>
    <w:rsid w:val="00013793"/>
    <w:rsid w:val="00015003"/>
    <w:rsid w:val="0001606F"/>
    <w:rsid w:val="00022A9F"/>
    <w:rsid w:val="00024A5B"/>
    <w:rsid w:val="00030019"/>
    <w:rsid w:val="00032341"/>
    <w:rsid w:val="00033E2D"/>
    <w:rsid w:val="00036E4D"/>
    <w:rsid w:val="00040D30"/>
    <w:rsid w:val="000539E8"/>
    <w:rsid w:val="00053BD2"/>
    <w:rsid w:val="0005627E"/>
    <w:rsid w:val="00057A2D"/>
    <w:rsid w:val="00062117"/>
    <w:rsid w:val="000638A3"/>
    <w:rsid w:val="00066244"/>
    <w:rsid w:val="00066993"/>
    <w:rsid w:val="00067920"/>
    <w:rsid w:val="0007013C"/>
    <w:rsid w:val="00072BE5"/>
    <w:rsid w:val="00076CD6"/>
    <w:rsid w:val="0008056F"/>
    <w:rsid w:val="00080C9C"/>
    <w:rsid w:val="00082A38"/>
    <w:rsid w:val="000839AA"/>
    <w:rsid w:val="00083F78"/>
    <w:rsid w:val="000942FD"/>
    <w:rsid w:val="00097B82"/>
    <w:rsid w:val="000A12C5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7BE6"/>
    <w:rsid w:val="0010137D"/>
    <w:rsid w:val="00104883"/>
    <w:rsid w:val="00105E07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C3E"/>
    <w:rsid w:val="0014365E"/>
    <w:rsid w:val="00143977"/>
    <w:rsid w:val="0014429E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B264D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7666"/>
    <w:rsid w:val="001E0D62"/>
    <w:rsid w:val="001E1C94"/>
    <w:rsid w:val="001E35E1"/>
    <w:rsid w:val="001E6927"/>
    <w:rsid w:val="001F2D01"/>
    <w:rsid w:val="001F2D4C"/>
    <w:rsid w:val="001F4DE3"/>
    <w:rsid w:val="001F5958"/>
    <w:rsid w:val="00200E51"/>
    <w:rsid w:val="00201529"/>
    <w:rsid w:val="0020183D"/>
    <w:rsid w:val="00201C7C"/>
    <w:rsid w:val="002020FD"/>
    <w:rsid w:val="002114DD"/>
    <w:rsid w:val="00212B31"/>
    <w:rsid w:val="00213404"/>
    <w:rsid w:val="00216AF7"/>
    <w:rsid w:val="00222030"/>
    <w:rsid w:val="002279BF"/>
    <w:rsid w:val="00231480"/>
    <w:rsid w:val="00241B8A"/>
    <w:rsid w:val="002428CE"/>
    <w:rsid w:val="002431A9"/>
    <w:rsid w:val="00244691"/>
    <w:rsid w:val="0024785F"/>
    <w:rsid w:val="002515C9"/>
    <w:rsid w:val="00252610"/>
    <w:rsid w:val="00253D11"/>
    <w:rsid w:val="00263526"/>
    <w:rsid w:val="0026493D"/>
    <w:rsid w:val="002667E6"/>
    <w:rsid w:val="00266893"/>
    <w:rsid w:val="00270B7D"/>
    <w:rsid w:val="00275BE1"/>
    <w:rsid w:val="002818F1"/>
    <w:rsid w:val="002849E2"/>
    <w:rsid w:val="002879D5"/>
    <w:rsid w:val="00287DFD"/>
    <w:rsid w:val="00290C9B"/>
    <w:rsid w:val="002A4AB9"/>
    <w:rsid w:val="002B2EBD"/>
    <w:rsid w:val="002C0590"/>
    <w:rsid w:val="002C146B"/>
    <w:rsid w:val="002C34BD"/>
    <w:rsid w:val="002C7A72"/>
    <w:rsid w:val="002D1986"/>
    <w:rsid w:val="002D1CF2"/>
    <w:rsid w:val="002D3FC8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7A72"/>
    <w:rsid w:val="00310DF3"/>
    <w:rsid w:val="00311E06"/>
    <w:rsid w:val="003139CB"/>
    <w:rsid w:val="00314AFC"/>
    <w:rsid w:val="003156DB"/>
    <w:rsid w:val="00317048"/>
    <w:rsid w:val="00320E4D"/>
    <w:rsid w:val="00324808"/>
    <w:rsid w:val="00326768"/>
    <w:rsid w:val="003323AA"/>
    <w:rsid w:val="00334F30"/>
    <w:rsid w:val="00337AC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183E"/>
    <w:rsid w:val="00362EA9"/>
    <w:rsid w:val="00364E43"/>
    <w:rsid w:val="00367CA3"/>
    <w:rsid w:val="0037074C"/>
    <w:rsid w:val="00370F60"/>
    <w:rsid w:val="00375B12"/>
    <w:rsid w:val="00376561"/>
    <w:rsid w:val="0038048E"/>
    <w:rsid w:val="00390EB7"/>
    <w:rsid w:val="0039465A"/>
    <w:rsid w:val="00394E14"/>
    <w:rsid w:val="003955BC"/>
    <w:rsid w:val="00395B5A"/>
    <w:rsid w:val="003A2246"/>
    <w:rsid w:val="003A372A"/>
    <w:rsid w:val="003A5E26"/>
    <w:rsid w:val="003B566E"/>
    <w:rsid w:val="003C21BD"/>
    <w:rsid w:val="003C44C8"/>
    <w:rsid w:val="003C4876"/>
    <w:rsid w:val="003C5D1F"/>
    <w:rsid w:val="003C67E1"/>
    <w:rsid w:val="003D1DE8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66ED"/>
    <w:rsid w:val="004108AC"/>
    <w:rsid w:val="00414CF9"/>
    <w:rsid w:val="004152E4"/>
    <w:rsid w:val="0041733F"/>
    <w:rsid w:val="004174DF"/>
    <w:rsid w:val="00417F72"/>
    <w:rsid w:val="004218A8"/>
    <w:rsid w:val="00421A6D"/>
    <w:rsid w:val="00423055"/>
    <w:rsid w:val="0042452A"/>
    <w:rsid w:val="00424D83"/>
    <w:rsid w:val="004257A1"/>
    <w:rsid w:val="00427AB0"/>
    <w:rsid w:val="0043427E"/>
    <w:rsid w:val="0043740A"/>
    <w:rsid w:val="00446A01"/>
    <w:rsid w:val="004473B2"/>
    <w:rsid w:val="004473ED"/>
    <w:rsid w:val="00450465"/>
    <w:rsid w:val="004514BA"/>
    <w:rsid w:val="0045419B"/>
    <w:rsid w:val="0045487C"/>
    <w:rsid w:val="00455203"/>
    <w:rsid w:val="00456603"/>
    <w:rsid w:val="0045779B"/>
    <w:rsid w:val="00462369"/>
    <w:rsid w:val="00474835"/>
    <w:rsid w:val="00475AC5"/>
    <w:rsid w:val="00477AF5"/>
    <w:rsid w:val="004915AB"/>
    <w:rsid w:val="004941F3"/>
    <w:rsid w:val="00495BD8"/>
    <w:rsid w:val="004973B5"/>
    <w:rsid w:val="00497FE2"/>
    <w:rsid w:val="004A0F7F"/>
    <w:rsid w:val="004A2E2F"/>
    <w:rsid w:val="004A4338"/>
    <w:rsid w:val="004B4159"/>
    <w:rsid w:val="004B4284"/>
    <w:rsid w:val="004B45B5"/>
    <w:rsid w:val="004B602A"/>
    <w:rsid w:val="004B70A7"/>
    <w:rsid w:val="004B755A"/>
    <w:rsid w:val="004C1C35"/>
    <w:rsid w:val="004C23CB"/>
    <w:rsid w:val="004C4F62"/>
    <w:rsid w:val="004D0E9D"/>
    <w:rsid w:val="004D5F7E"/>
    <w:rsid w:val="004E3A49"/>
    <w:rsid w:val="004E603D"/>
    <w:rsid w:val="004F0539"/>
    <w:rsid w:val="004F25FB"/>
    <w:rsid w:val="0050134D"/>
    <w:rsid w:val="00501451"/>
    <w:rsid w:val="00506489"/>
    <w:rsid w:val="00514D30"/>
    <w:rsid w:val="005154A1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51"/>
    <w:rsid w:val="005359D2"/>
    <w:rsid w:val="00536DF6"/>
    <w:rsid w:val="0054021C"/>
    <w:rsid w:val="00541C1D"/>
    <w:rsid w:val="00542567"/>
    <w:rsid w:val="00547E86"/>
    <w:rsid w:val="00551CD6"/>
    <w:rsid w:val="0055591A"/>
    <w:rsid w:val="00555ED3"/>
    <w:rsid w:val="00561E19"/>
    <w:rsid w:val="0056289C"/>
    <w:rsid w:val="005728E2"/>
    <w:rsid w:val="0057589B"/>
    <w:rsid w:val="005763D4"/>
    <w:rsid w:val="00576C85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44D8"/>
    <w:rsid w:val="005B1C88"/>
    <w:rsid w:val="005B2086"/>
    <w:rsid w:val="005B5068"/>
    <w:rsid w:val="005C2A02"/>
    <w:rsid w:val="005C426C"/>
    <w:rsid w:val="005C63EE"/>
    <w:rsid w:val="005C76CE"/>
    <w:rsid w:val="005D5920"/>
    <w:rsid w:val="005D69C9"/>
    <w:rsid w:val="005E08EA"/>
    <w:rsid w:val="005E176B"/>
    <w:rsid w:val="005E1B64"/>
    <w:rsid w:val="005E277F"/>
    <w:rsid w:val="005E6D31"/>
    <w:rsid w:val="005F0659"/>
    <w:rsid w:val="005F3CAD"/>
    <w:rsid w:val="00600428"/>
    <w:rsid w:val="006007F2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760F"/>
    <w:rsid w:val="006418CE"/>
    <w:rsid w:val="00642339"/>
    <w:rsid w:val="00642C84"/>
    <w:rsid w:val="00643AD1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276D"/>
    <w:rsid w:val="00692926"/>
    <w:rsid w:val="00693AA6"/>
    <w:rsid w:val="006A49F6"/>
    <w:rsid w:val="006A5951"/>
    <w:rsid w:val="006B04EB"/>
    <w:rsid w:val="006B508E"/>
    <w:rsid w:val="006C09B6"/>
    <w:rsid w:val="006C1455"/>
    <w:rsid w:val="006C17B0"/>
    <w:rsid w:val="006D0D77"/>
    <w:rsid w:val="006D23BE"/>
    <w:rsid w:val="006E0BA9"/>
    <w:rsid w:val="006E1F1B"/>
    <w:rsid w:val="006E5CF3"/>
    <w:rsid w:val="006F05FF"/>
    <w:rsid w:val="006F3310"/>
    <w:rsid w:val="00713D47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60D35"/>
    <w:rsid w:val="00764DDC"/>
    <w:rsid w:val="007652A6"/>
    <w:rsid w:val="00767C1C"/>
    <w:rsid w:val="00770018"/>
    <w:rsid w:val="00771D86"/>
    <w:rsid w:val="00780493"/>
    <w:rsid w:val="007830A3"/>
    <w:rsid w:val="00783C4E"/>
    <w:rsid w:val="00784FF9"/>
    <w:rsid w:val="00786C88"/>
    <w:rsid w:val="0079040B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4898"/>
    <w:rsid w:val="007B780A"/>
    <w:rsid w:val="007C028C"/>
    <w:rsid w:val="007C55D7"/>
    <w:rsid w:val="007C5933"/>
    <w:rsid w:val="007D32D6"/>
    <w:rsid w:val="007D34BE"/>
    <w:rsid w:val="007D57D2"/>
    <w:rsid w:val="007E05B6"/>
    <w:rsid w:val="007E69F7"/>
    <w:rsid w:val="007F1CBE"/>
    <w:rsid w:val="007F32A0"/>
    <w:rsid w:val="007F4CE2"/>
    <w:rsid w:val="00803DCE"/>
    <w:rsid w:val="008054CE"/>
    <w:rsid w:val="00810E5A"/>
    <w:rsid w:val="0081413F"/>
    <w:rsid w:val="00814779"/>
    <w:rsid w:val="008153F5"/>
    <w:rsid w:val="0082614C"/>
    <w:rsid w:val="0082795F"/>
    <w:rsid w:val="00830F1E"/>
    <w:rsid w:val="00832E15"/>
    <w:rsid w:val="00835DB0"/>
    <w:rsid w:val="008413C9"/>
    <w:rsid w:val="00843914"/>
    <w:rsid w:val="00844576"/>
    <w:rsid w:val="00854E8C"/>
    <w:rsid w:val="0085637E"/>
    <w:rsid w:val="00863A4F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754F"/>
    <w:rsid w:val="008C12FC"/>
    <w:rsid w:val="008C3131"/>
    <w:rsid w:val="008C52CB"/>
    <w:rsid w:val="008C6D05"/>
    <w:rsid w:val="008C6F51"/>
    <w:rsid w:val="008D2BCD"/>
    <w:rsid w:val="008D746B"/>
    <w:rsid w:val="008E0CBC"/>
    <w:rsid w:val="008E10A3"/>
    <w:rsid w:val="008E1306"/>
    <w:rsid w:val="008E1DE2"/>
    <w:rsid w:val="008E203C"/>
    <w:rsid w:val="008E2B63"/>
    <w:rsid w:val="008E3394"/>
    <w:rsid w:val="008E4327"/>
    <w:rsid w:val="008F73BD"/>
    <w:rsid w:val="00907DF7"/>
    <w:rsid w:val="00911A08"/>
    <w:rsid w:val="00911F05"/>
    <w:rsid w:val="00912B5E"/>
    <w:rsid w:val="00931039"/>
    <w:rsid w:val="00936B54"/>
    <w:rsid w:val="009373A0"/>
    <w:rsid w:val="00942B42"/>
    <w:rsid w:val="0095405E"/>
    <w:rsid w:val="00954335"/>
    <w:rsid w:val="009550D8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A5890"/>
    <w:rsid w:val="009A7139"/>
    <w:rsid w:val="009A7512"/>
    <w:rsid w:val="009B0206"/>
    <w:rsid w:val="009B6708"/>
    <w:rsid w:val="009B751C"/>
    <w:rsid w:val="009C0AC7"/>
    <w:rsid w:val="009C646C"/>
    <w:rsid w:val="009D0B72"/>
    <w:rsid w:val="009D192B"/>
    <w:rsid w:val="009D2EC6"/>
    <w:rsid w:val="009D320A"/>
    <w:rsid w:val="009D52AF"/>
    <w:rsid w:val="009D66C6"/>
    <w:rsid w:val="009E0B5C"/>
    <w:rsid w:val="009F1180"/>
    <w:rsid w:val="00A0276F"/>
    <w:rsid w:val="00A03C10"/>
    <w:rsid w:val="00A0439C"/>
    <w:rsid w:val="00A06AA5"/>
    <w:rsid w:val="00A13332"/>
    <w:rsid w:val="00A27DA5"/>
    <w:rsid w:val="00A31E25"/>
    <w:rsid w:val="00A41B7D"/>
    <w:rsid w:val="00A424B7"/>
    <w:rsid w:val="00A42837"/>
    <w:rsid w:val="00A44692"/>
    <w:rsid w:val="00A539F3"/>
    <w:rsid w:val="00A53F59"/>
    <w:rsid w:val="00A600EB"/>
    <w:rsid w:val="00A66295"/>
    <w:rsid w:val="00A673BB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0940"/>
    <w:rsid w:val="00AA29BD"/>
    <w:rsid w:val="00AA2CD0"/>
    <w:rsid w:val="00AA36E2"/>
    <w:rsid w:val="00AA522C"/>
    <w:rsid w:val="00AB1720"/>
    <w:rsid w:val="00AB1DE5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33A0"/>
    <w:rsid w:val="00AD4B85"/>
    <w:rsid w:val="00AD7F5F"/>
    <w:rsid w:val="00AE2FCA"/>
    <w:rsid w:val="00AE3F3E"/>
    <w:rsid w:val="00AE5A71"/>
    <w:rsid w:val="00AE7C4D"/>
    <w:rsid w:val="00AF0FC0"/>
    <w:rsid w:val="00AF4E37"/>
    <w:rsid w:val="00AF64E8"/>
    <w:rsid w:val="00B00768"/>
    <w:rsid w:val="00B026C0"/>
    <w:rsid w:val="00B02CCA"/>
    <w:rsid w:val="00B11779"/>
    <w:rsid w:val="00B1189F"/>
    <w:rsid w:val="00B15ECD"/>
    <w:rsid w:val="00B17453"/>
    <w:rsid w:val="00B2105F"/>
    <w:rsid w:val="00B23E28"/>
    <w:rsid w:val="00B24099"/>
    <w:rsid w:val="00B35B7F"/>
    <w:rsid w:val="00B406DC"/>
    <w:rsid w:val="00B42AC1"/>
    <w:rsid w:val="00B42C3A"/>
    <w:rsid w:val="00B4331B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741A"/>
    <w:rsid w:val="00BA06EA"/>
    <w:rsid w:val="00BA0862"/>
    <w:rsid w:val="00BA0AAA"/>
    <w:rsid w:val="00BA5158"/>
    <w:rsid w:val="00BA78CB"/>
    <w:rsid w:val="00BB2114"/>
    <w:rsid w:val="00BB3D12"/>
    <w:rsid w:val="00BB4508"/>
    <w:rsid w:val="00BB4672"/>
    <w:rsid w:val="00BB6968"/>
    <w:rsid w:val="00BB7DB9"/>
    <w:rsid w:val="00BC0C41"/>
    <w:rsid w:val="00BC307A"/>
    <w:rsid w:val="00BC58C5"/>
    <w:rsid w:val="00BC6512"/>
    <w:rsid w:val="00BD33ED"/>
    <w:rsid w:val="00BD7ABD"/>
    <w:rsid w:val="00BE224A"/>
    <w:rsid w:val="00BE2B08"/>
    <w:rsid w:val="00BE2EC2"/>
    <w:rsid w:val="00BE3FDF"/>
    <w:rsid w:val="00BE7172"/>
    <w:rsid w:val="00BE791B"/>
    <w:rsid w:val="00BF18FA"/>
    <w:rsid w:val="00BF2F34"/>
    <w:rsid w:val="00BF49F0"/>
    <w:rsid w:val="00BF5FCC"/>
    <w:rsid w:val="00BF66E0"/>
    <w:rsid w:val="00C01B38"/>
    <w:rsid w:val="00C01E24"/>
    <w:rsid w:val="00C0557F"/>
    <w:rsid w:val="00C112EE"/>
    <w:rsid w:val="00C1449B"/>
    <w:rsid w:val="00C16197"/>
    <w:rsid w:val="00C21F3A"/>
    <w:rsid w:val="00C233DE"/>
    <w:rsid w:val="00C320E1"/>
    <w:rsid w:val="00C34EFA"/>
    <w:rsid w:val="00C36442"/>
    <w:rsid w:val="00C368A4"/>
    <w:rsid w:val="00C3728A"/>
    <w:rsid w:val="00C475CF"/>
    <w:rsid w:val="00C50B64"/>
    <w:rsid w:val="00C52A86"/>
    <w:rsid w:val="00C52D98"/>
    <w:rsid w:val="00C53B7E"/>
    <w:rsid w:val="00C54802"/>
    <w:rsid w:val="00C558AA"/>
    <w:rsid w:val="00C57574"/>
    <w:rsid w:val="00C606C4"/>
    <w:rsid w:val="00C610AB"/>
    <w:rsid w:val="00C6437D"/>
    <w:rsid w:val="00C657B0"/>
    <w:rsid w:val="00C70B65"/>
    <w:rsid w:val="00C71FF5"/>
    <w:rsid w:val="00C723D8"/>
    <w:rsid w:val="00C7430C"/>
    <w:rsid w:val="00C7569A"/>
    <w:rsid w:val="00C77371"/>
    <w:rsid w:val="00C7783D"/>
    <w:rsid w:val="00C81124"/>
    <w:rsid w:val="00C82605"/>
    <w:rsid w:val="00C90E21"/>
    <w:rsid w:val="00C933C0"/>
    <w:rsid w:val="00C94227"/>
    <w:rsid w:val="00CA5373"/>
    <w:rsid w:val="00CB0763"/>
    <w:rsid w:val="00CB27EA"/>
    <w:rsid w:val="00CB3C5F"/>
    <w:rsid w:val="00CB47C2"/>
    <w:rsid w:val="00CC11AD"/>
    <w:rsid w:val="00CC135F"/>
    <w:rsid w:val="00CC2064"/>
    <w:rsid w:val="00CC35CC"/>
    <w:rsid w:val="00CC3D5B"/>
    <w:rsid w:val="00CC763F"/>
    <w:rsid w:val="00CD29A4"/>
    <w:rsid w:val="00CD3E65"/>
    <w:rsid w:val="00CD4E42"/>
    <w:rsid w:val="00CE1717"/>
    <w:rsid w:val="00CE6E08"/>
    <w:rsid w:val="00CF0586"/>
    <w:rsid w:val="00CF25F0"/>
    <w:rsid w:val="00D01204"/>
    <w:rsid w:val="00D01AD6"/>
    <w:rsid w:val="00D048FE"/>
    <w:rsid w:val="00D06054"/>
    <w:rsid w:val="00D17D62"/>
    <w:rsid w:val="00D31678"/>
    <w:rsid w:val="00D32285"/>
    <w:rsid w:val="00D368F0"/>
    <w:rsid w:val="00D404B9"/>
    <w:rsid w:val="00D41D44"/>
    <w:rsid w:val="00D4254A"/>
    <w:rsid w:val="00D459F0"/>
    <w:rsid w:val="00D51213"/>
    <w:rsid w:val="00D53364"/>
    <w:rsid w:val="00D55F2E"/>
    <w:rsid w:val="00D63FB8"/>
    <w:rsid w:val="00D641A4"/>
    <w:rsid w:val="00D65AE0"/>
    <w:rsid w:val="00D6620F"/>
    <w:rsid w:val="00D669C6"/>
    <w:rsid w:val="00D76751"/>
    <w:rsid w:val="00D77370"/>
    <w:rsid w:val="00D80662"/>
    <w:rsid w:val="00D86E27"/>
    <w:rsid w:val="00D87544"/>
    <w:rsid w:val="00D875A8"/>
    <w:rsid w:val="00D8765C"/>
    <w:rsid w:val="00D949DB"/>
    <w:rsid w:val="00D9594C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C8A"/>
    <w:rsid w:val="00DB6E27"/>
    <w:rsid w:val="00DC11D6"/>
    <w:rsid w:val="00DC6764"/>
    <w:rsid w:val="00DC6C1F"/>
    <w:rsid w:val="00DC7843"/>
    <w:rsid w:val="00DD1802"/>
    <w:rsid w:val="00DD5D4B"/>
    <w:rsid w:val="00DE2007"/>
    <w:rsid w:val="00DE59BD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6CB1"/>
    <w:rsid w:val="00E2348F"/>
    <w:rsid w:val="00E40B69"/>
    <w:rsid w:val="00E42090"/>
    <w:rsid w:val="00E42CD9"/>
    <w:rsid w:val="00E504AA"/>
    <w:rsid w:val="00E50953"/>
    <w:rsid w:val="00E51940"/>
    <w:rsid w:val="00E5273A"/>
    <w:rsid w:val="00E6218A"/>
    <w:rsid w:val="00E670C6"/>
    <w:rsid w:val="00E67A59"/>
    <w:rsid w:val="00E73847"/>
    <w:rsid w:val="00E812C8"/>
    <w:rsid w:val="00E817EE"/>
    <w:rsid w:val="00E84079"/>
    <w:rsid w:val="00E85C45"/>
    <w:rsid w:val="00E92DEC"/>
    <w:rsid w:val="00E92F31"/>
    <w:rsid w:val="00E93757"/>
    <w:rsid w:val="00E94A8D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F1292E"/>
    <w:rsid w:val="00F134D8"/>
    <w:rsid w:val="00F17C9F"/>
    <w:rsid w:val="00F221B6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53322"/>
  <w15:chartTrackingRefBased/>
  <w15:docId w15:val="{20B1C3EA-7933-4BAD-A993-1979AF7F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edStat_2019_&#1076;&#1086;&#1074;&#1110;&#1076;&#1085;&#1080;&#1082;\Templates\F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F20.dot</Template>
  <TotalTime>75</TotalTime>
  <Pages>24</Pages>
  <Words>8165</Words>
  <Characters>46546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Украинская 20ф</vt:lpstr>
    </vt:vector>
  </TitlesOfParts>
  <Company>MEDSTAT</Company>
  <LinksUpToDate>false</LinksUpToDate>
  <CharactersWithSpaces>54602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subject/>
  <dc:creator>User</dc:creator>
  <cp:keywords/>
  <cp:lastModifiedBy>User</cp:lastModifiedBy>
  <cp:revision>3</cp:revision>
  <cp:lastPrinted>2019-11-22T11:13:00Z</cp:lastPrinted>
  <dcterms:created xsi:type="dcterms:W3CDTF">2019-11-22T10:14:00Z</dcterms:created>
  <dcterms:modified xsi:type="dcterms:W3CDTF">2019-12-11T11:39:00Z</dcterms:modified>
</cp:coreProperties>
</file>